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A695A3B" w14:textId="6BE780D2" w:rsidR="00080512" w:rsidRPr="005B2537" w:rsidRDefault="00080512">
      <w:pPr>
        <w:pStyle w:val="ZA"/>
        <w:framePr w:wrap="notBeside"/>
      </w:pPr>
      <w:bookmarkStart w:id="0" w:name="page1"/>
      <w:r w:rsidRPr="005B2537">
        <w:rPr>
          <w:sz w:val="64"/>
        </w:rPr>
        <w:t xml:space="preserve">3GPP TS </w:t>
      </w:r>
      <w:r w:rsidR="0009105B" w:rsidRPr="005B2537">
        <w:rPr>
          <w:rFonts w:hint="eastAsia"/>
          <w:sz w:val="64"/>
          <w:lang w:eastAsia="zh-CN"/>
        </w:rPr>
        <w:t>2</w:t>
      </w:r>
      <w:r w:rsidR="0009105B" w:rsidRPr="005B2537">
        <w:rPr>
          <w:sz w:val="64"/>
          <w:lang w:eastAsia="zh-CN"/>
        </w:rPr>
        <w:t>3</w:t>
      </w:r>
      <w:r w:rsidR="00A155ED" w:rsidRPr="005B2537">
        <w:rPr>
          <w:sz w:val="64"/>
        </w:rPr>
        <w:t>.</w:t>
      </w:r>
      <w:r w:rsidR="00464148" w:rsidRPr="005B2537">
        <w:rPr>
          <w:sz w:val="64"/>
          <w:lang w:eastAsia="zh-CN"/>
        </w:rPr>
        <w:t>288</w:t>
      </w:r>
      <w:r w:rsidRPr="005B2537">
        <w:rPr>
          <w:sz w:val="64"/>
        </w:rPr>
        <w:t xml:space="preserve"> </w:t>
      </w:r>
      <w:r w:rsidRPr="005B2537">
        <w:t>V</w:t>
      </w:r>
      <w:r w:rsidR="00A155ED" w:rsidRPr="005B2537">
        <w:rPr>
          <w:rFonts w:hint="eastAsia"/>
          <w:lang w:eastAsia="zh-CN"/>
        </w:rPr>
        <w:t>0</w:t>
      </w:r>
      <w:r w:rsidR="00A155ED" w:rsidRPr="005B2537">
        <w:t>.</w:t>
      </w:r>
      <w:r w:rsidR="00EE2C1F" w:rsidRPr="005B2537">
        <w:rPr>
          <w:rFonts w:hint="eastAsia"/>
          <w:lang w:eastAsia="zh-CN"/>
        </w:rPr>
        <w:t>0</w:t>
      </w:r>
      <w:r w:rsidR="00A155ED" w:rsidRPr="005B2537">
        <w:t>.</w:t>
      </w:r>
      <w:r w:rsidR="00A155ED" w:rsidRPr="005B2537">
        <w:rPr>
          <w:rFonts w:hint="eastAsia"/>
          <w:lang w:eastAsia="zh-CN"/>
        </w:rPr>
        <w:t>0</w:t>
      </w:r>
      <w:r w:rsidRPr="005B2537">
        <w:t xml:space="preserve"> </w:t>
      </w:r>
      <w:r w:rsidRPr="005B2537">
        <w:rPr>
          <w:sz w:val="32"/>
        </w:rPr>
        <w:t>(</w:t>
      </w:r>
      <w:r w:rsidR="00A155ED" w:rsidRPr="005B2537">
        <w:rPr>
          <w:rFonts w:hint="eastAsia"/>
          <w:sz w:val="32"/>
          <w:lang w:eastAsia="zh-CN"/>
        </w:rPr>
        <w:t>201</w:t>
      </w:r>
      <w:r w:rsidR="00273A3A" w:rsidRPr="005B2537">
        <w:rPr>
          <w:sz w:val="32"/>
          <w:lang w:eastAsia="zh-CN"/>
        </w:rPr>
        <w:t>9</w:t>
      </w:r>
      <w:r w:rsidR="00A155ED" w:rsidRPr="005B2537">
        <w:rPr>
          <w:sz w:val="32"/>
        </w:rPr>
        <w:t>-</w:t>
      </w:r>
      <w:r w:rsidR="001609B2" w:rsidRPr="005B2537">
        <w:rPr>
          <w:sz w:val="32"/>
        </w:rPr>
        <w:t>0</w:t>
      </w:r>
      <w:r w:rsidR="00273A3A" w:rsidRPr="005B2537">
        <w:rPr>
          <w:sz w:val="32"/>
        </w:rPr>
        <w:t>1</w:t>
      </w:r>
      <w:r w:rsidRPr="005B2537">
        <w:rPr>
          <w:sz w:val="32"/>
        </w:rPr>
        <w:t>)</w:t>
      </w:r>
    </w:p>
    <w:p w14:paraId="16B77EC6" w14:textId="77777777" w:rsidR="00080512" w:rsidRPr="005B2537" w:rsidRDefault="00080512">
      <w:pPr>
        <w:pStyle w:val="ZB"/>
        <w:framePr w:wrap="notBeside"/>
      </w:pPr>
      <w:r w:rsidRPr="005B2537">
        <w:t>Technical Specification</w:t>
      </w:r>
    </w:p>
    <w:p w14:paraId="188736A4" w14:textId="77777777" w:rsidR="00FC1192" w:rsidRPr="005B2537" w:rsidRDefault="00FC1192" w:rsidP="00FC1192">
      <w:pPr>
        <w:pStyle w:val="ZU"/>
        <w:framePr w:h="246.45pt" w:hRule="exact" w:wrap="notBeside"/>
        <w:tabs>
          <w:tab w:val="end" w:pos="510.30pt"/>
        </w:tabs>
        <w:jc w:val="start"/>
        <w:rPr>
          <w:color w:val="0000FF"/>
        </w:rPr>
      </w:pPr>
      <w:r w:rsidRPr="005B2537">
        <w:rPr>
          <w:color w:val="0000FF"/>
        </w:rPr>
        <w:tab/>
      </w:r>
      <w:r w:rsidRPr="005B2537">
        <w:rPr>
          <w:color w:val="0000FF"/>
        </w:rPr>
        <w:tab/>
      </w:r>
      <w:r w:rsidRPr="005B2537">
        <w:rPr>
          <w:color w:val="0000FF"/>
        </w:rPr>
        <w:tab/>
      </w:r>
    </w:p>
    <w:p w14:paraId="1647FAB6" w14:textId="22519855" w:rsidR="00FC1192" w:rsidRPr="005B2537" w:rsidRDefault="00A961C8" w:rsidP="00FC1192">
      <w:pPr>
        <w:pStyle w:val="ZU"/>
        <w:framePr w:h="246.45pt" w:hRule="exact" w:wrap="notBeside"/>
        <w:tabs>
          <w:tab w:val="end" w:pos="510.30pt"/>
        </w:tabs>
        <w:jc w:val="start"/>
      </w:pPr>
      <w:r w:rsidRPr="005B2537">
        <w:rPr>
          <w:i/>
          <w:lang w:val="en-US" w:eastAsia="zh-CN"/>
        </w:rPr>
        <w:drawing>
          <wp:inline distT="0" distB="0" distL="0" distR="0" wp14:anchorId="5DDC0F50" wp14:editId="593A07FF">
            <wp:extent cx="1207770" cy="839470"/>
            <wp:effectExtent l="0" t="0" r="0" b="0"/>
            <wp:docPr id="1" name="图片 1" descr="5G-logo_175px"/>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FC1192" w:rsidRPr="005B2537">
        <w:rPr>
          <w:color w:val="0000FF"/>
        </w:rPr>
        <w:tab/>
      </w:r>
      <w:r w:rsidRPr="005B2537">
        <w:rPr>
          <w:lang w:val="en-US" w:eastAsia="zh-CN"/>
        </w:rPr>
        <w:drawing>
          <wp:inline distT="0" distB="0" distL="0" distR="0" wp14:anchorId="5E4461E1" wp14:editId="6A9668F8">
            <wp:extent cx="1624330" cy="948690"/>
            <wp:effectExtent l="0" t="0" r="0" b="3810"/>
            <wp:docPr id="2" name="图片 2" descr="3GPP-logo_web"/>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69D661" w14:textId="77777777" w:rsidR="00080512" w:rsidRPr="005B2537" w:rsidRDefault="00080512">
      <w:pPr>
        <w:pStyle w:val="ZU"/>
        <w:framePr w:h="246.45pt" w:hRule="exact" w:wrap="notBeside"/>
        <w:tabs>
          <w:tab w:val="end" w:pos="510.30pt"/>
        </w:tabs>
        <w:jc w:val="start"/>
      </w:pPr>
    </w:p>
    <w:p w14:paraId="11524545" w14:textId="77777777" w:rsidR="00080512" w:rsidRPr="005B2537" w:rsidRDefault="00080512" w:rsidP="00734A5B">
      <w:pPr>
        <w:framePr w:h="68.85pt" w:hRule="exact" w:wrap="notBeside" w:vAnchor="page" w:hAnchor="margin" w:y="765.25pt"/>
        <w:rPr>
          <w:sz w:val="16"/>
        </w:rPr>
      </w:pPr>
      <w:r w:rsidRPr="005B2537">
        <w:rPr>
          <w:sz w:val="16"/>
        </w:rPr>
        <w:t>The present document has been developed within the 3</w:t>
      </w:r>
      <w:r w:rsidRPr="005B2537">
        <w:rPr>
          <w:sz w:val="16"/>
          <w:vertAlign w:val="superscript"/>
        </w:rPr>
        <w:t>rd</w:t>
      </w:r>
      <w:r w:rsidRPr="005B2537">
        <w:rPr>
          <w:sz w:val="16"/>
        </w:rPr>
        <w:t xml:space="preserve"> Generation Partnership Project (3GPP</w:t>
      </w:r>
      <w:r w:rsidRPr="005B2537">
        <w:rPr>
          <w:sz w:val="16"/>
          <w:vertAlign w:val="superscript"/>
        </w:rPr>
        <w:t xml:space="preserve"> TM</w:t>
      </w:r>
      <w:r w:rsidRPr="005B2537">
        <w:rPr>
          <w:sz w:val="16"/>
        </w:rPr>
        <w:t>) and may be further elaborated for the purposes of 3GPP..</w:t>
      </w:r>
      <w:r w:rsidRPr="005B2537">
        <w:rPr>
          <w:sz w:val="16"/>
        </w:rPr>
        <w:br/>
        <w:t>The present document has not been subject to any approval process by the 3GPP</w:t>
      </w:r>
      <w:r w:rsidRPr="005B2537">
        <w:rPr>
          <w:sz w:val="16"/>
          <w:vertAlign w:val="superscript"/>
        </w:rPr>
        <w:t xml:space="preserve"> </w:t>
      </w:r>
      <w:r w:rsidRPr="005B2537">
        <w:rPr>
          <w:sz w:val="16"/>
        </w:rPr>
        <w:t>Organizational Partners and shall not be implemented.</w:t>
      </w:r>
      <w:r w:rsidRPr="005B2537">
        <w:rPr>
          <w:sz w:val="16"/>
        </w:rPr>
        <w:br/>
        <w:t>This Specification is provided for future development work within 3GPP</w:t>
      </w:r>
      <w:r w:rsidRPr="005B2537">
        <w:rPr>
          <w:sz w:val="16"/>
          <w:vertAlign w:val="superscript"/>
        </w:rPr>
        <w:t xml:space="preserve"> </w:t>
      </w:r>
      <w:r w:rsidRPr="005B2537">
        <w:rPr>
          <w:sz w:val="16"/>
        </w:rPr>
        <w:t>only. The Organizational Partners accept no liability for any use of this Specification.</w:t>
      </w:r>
      <w:r w:rsidRPr="005B2537">
        <w:rPr>
          <w:sz w:val="16"/>
        </w:rPr>
        <w:br/>
        <w:t xml:space="preserve">Specifications and </w:t>
      </w:r>
      <w:r w:rsidR="00F653B8" w:rsidRPr="005B2537">
        <w:rPr>
          <w:sz w:val="16"/>
        </w:rPr>
        <w:t>Reports</w:t>
      </w:r>
      <w:r w:rsidRPr="005B2537">
        <w:rPr>
          <w:sz w:val="16"/>
        </w:rPr>
        <w:t xml:space="preserve"> for implementation of the 3GPP</w:t>
      </w:r>
      <w:r w:rsidRPr="005B2537">
        <w:rPr>
          <w:sz w:val="16"/>
          <w:vertAlign w:val="superscript"/>
        </w:rPr>
        <w:t xml:space="preserve"> TM</w:t>
      </w:r>
      <w:r w:rsidRPr="005B2537">
        <w:rPr>
          <w:sz w:val="16"/>
        </w:rPr>
        <w:t xml:space="preserve"> system should be obtained via the 3GPP Organizational Partners' Publications Offices.</w:t>
      </w:r>
    </w:p>
    <w:p w14:paraId="1C382F7A" w14:textId="77777777" w:rsidR="00080512" w:rsidRPr="005B2537" w:rsidRDefault="00080512">
      <w:pPr>
        <w:pStyle w:val="ZV"/>
        <w:framePr w:wrap="notBeside"/>
      </w:pPr>
    </w:p>
    <w:bookmarkEnd w:id="0"/>
    <w:p w14:paraId="328212C5" w14:textId="77777777" w:rsidR="0098192B" w:rsidRPr="005B2537" w:rsidRDefault="0098192B" w:rsidP="00A155ED">
      <w:pPr>
        <w:pStyle w:val="ZT"/>
        <w:framePr w:w="516pt" w:wrap="notBeside"/>
      </w:pPr>
      <w:r w:rsidRPr="005B2537">
        <w:t>3rd Generation Partnership Project;</w:t>
      </w:r>
    </w:p>
    <w:p w14:paraId="4316D2ED" w14:textId="77777777" w:rsidR="0098192B" w:rsidRPr="005B2537" w:rsidRDefault="0098192B" w:rsidP="0009105B">
      <w:pPr>
        <w:pStyle w:val="ZT"/>
        <w:framePr w:w="516pt" w:wrap="notBeside"/>
        <w:wordWrap w:val="0"/>
      </w:pPr>
      <w:r w:rsidRPr="005B2537">
        <w:t xml:space="preserve">Technical Specification Group </w:t>
      </w:r>
      <w:r w:rsidR="0009105B" w:rsidRPr="005B2537">
        <w:t>Services</w:t>
      </w:r>
      <w:r w:rsidRPr="005B2537">
        <w:t xml:space="preserve"> and</w:t>
      </w:r>
      <w:r w:rsidR="0009105B" w:rsidRPr="005B2537">
        <w:t xml:space="preserve"> System Aspects</w:t>
      </w:r>
      <w:r w:rsidRPr="005B2537">
        <w:t>;</w:t>
      </w:r>
    </w:p>
    <w:p w14:paraId="0DBB95DF" w14:textId="77777777" w:rsidR="00F41DCE" w:rsidRPr="005B2537" w:rsidRDefault="00FE5913" w:rsidP="0086626B">
      <w:pPr>
        <w:pStyle w:val="ZT"/>
        <w:framePr w:w="516pt" w:wrap="notBeside"/>
        <w:wordWrap w:val="0"/>
      </w:pPr>
      <w:r w:rsidRPr="005B2537">
        <w:t xml:space="preserve">Architecture enhancements for 5G System (5GS) to support </w:t>
      </w:r>
    </w:p>
    <w:p w14:paraId="5DA6B340" w14:textId="70713D50" w:rsidR="0098192B" w:rsidRPr="005B2537" w:rsidRDefault="00FE5913" w:rsidP="0086626B">
      <w:pPr>
        <w:pStyle w:val="ZT"/>
        <w:framePr w:w="516pt" w:wrap="notBeside"/>
        <w:wordWrap w:val="0"/>
      </w:pPr>
      <w:r w:rsidRPr="005B2537">
        <w:t>network data analytics services</w:t>
      </w:r>
      <w:r w:rsidR="0009105B" w:rsidRPr="005B2537">
        <w:t>;</w:t>
      </w:r>
    </w:p>
    <w:p w14:paraId="5F378054" w14:textId="77777777" w:rsidR="0009105B" w:rsidRPr="005B2537" w:rsidRDefault="0009105B" w:rsidP="0009105B">
      <w:pPr>
        <w:pStyle w:val="ZT"/>
        <w:framePr w:w="516pt" w:wrap="notBeside"/>
        <w:rPr>
          <w:bCs/>
          <w:lang w:eastAsia="zh-CN"/>
        </w:rPr>
      </w:pPr>
      <w:r w:rsidRPr="005B2537">
        <w:rPr>
          <w:bCs/>
          <w:lang w:eastAsia="zh-CN"/>
        </w:rPr>
        <w:t>Stage 2</w:t>
      </w:r>
    </w:p>
    <w:p w14:paraId="6F430DCD" w14:textId="77777777" w:rsidR="0098192B" w:rsidRPr="005B2537" w:rsidRDefault="0098192B" w:rsidP="00A155ED">
      <w:pPr>
        <w:pStyle w:val="ZT"/>
        <w:framePr w:w="516pt" w:wrap="notBeside"/>
        <w:rPr>
          <w:i/>
          <w:sz w:val="28"/>
        </w:rPr>
      </w:pPr>
      <w:r w:rsidRPr="005B2537">
        <w:t>(</w:t>
      </w:r>
      <w:r w:rsidRPr="005B2537">
        <w:rPr>
          <w:rStyle w:val="ZGSM"/>
        </w:rPr>
        <w:t>Release 1</w:t>
      </w:r>
      <w:r w:rsidR="00273A3A" w:rsidRPr="005B2537">
        <w:rPr>
          <w:rStyle w:val="ZGSM"/>
          <w:lang w:eastAsia="zh-CN"/>
        </w:rPr>
        <w:t>6</w:t>
      </w:r>
      <w:r w:rsidRPr="005B2537">
        <w:t>)</w:t>
      </w:r>
    </w:p>
    <w:p w14:paraId="7A7551E7" w14:textId="77777777" w:rsidR="00080512" w:rsidRPr="005B2537" w:rsidRDefault="00080512">
      <w:pPr>
        <w:sectPr w:rsidR="00080512" w:rsidRPr="005B2537">
          <w:footnotePr>
            <w:numRestart w:val="eachSect"/>
          </w:footnotePr>
          <w:pgSz w:w="595.35pt" w:h="842pt"/>
          <w:pgMar w:top="113.40pt" w:right="42.55pt" w:bottom="538.65pt" w:left="42.55pt" w:header="0pt" w:footer="0pt" w:gutter="0pt"/>
          <w:cols w:space="36pt"/>
        </w:sectPr>
      </w:pPr>
    </w:p>
    <w:p w14:paraId="01D4026F" w14:textId="77777777" w:rsidR="00F6200E" w:rsidRPr="005B2537" w:rsidRDefault="00DB1818" w:rsidP="00F6200E">
      <w:pPr>
        <w:pStyle w:val="Guidance"/>
      </w:pPr>
      <w:bookmarkStart w:id="1" w:name="page2"/>
      <w:r w:rsidRPr="005B2537">
        <w:lastRenderedPageBreak/>
        <w:br/>
      </w:r>
    </w:p>
    <w:p w14:paraId="3D6E0503" w14:textId="77777777" w:rsidR="00F6200E" w:rsidRPr="005B2537" w:rsidRDefault="00F6200E" w:rsidP="00F6200E">
      <w:pPr>
        <w:pStyle w:val="FP"/>
        <w:framePr w:wrap="notBeside" w:hAnchor="margin" w:y="70.95pt"/>
        <w:pBdr>
          <w:bottom w:val="single" w:sz="6" w:space="1" w:color="auto"/>
        </w:pBdr>
        <w:spacing w:before="12pt"/>
        <w:ind w:start="141.75pt" w:end="141.75pt"/>
        <w:jc w:val="center"/>
      </w:pPr>
      <w:r w:rsidRPr="005B2537">
        <w:t>Keywords</w:t>
      </w:r>
    </w:p>
    <w:p w14:paraId="44E88A5B" w14:textId="77777777" w:rsidR="00EA13E4" w:rsidRPr="005B2537" w:rsidRDefault="00EA13E4" w:rsidP="00EA13E4">
      <w:pPr>
        <w:pStyle w:val="FP"/>
        <w:framePr w:wrap="notBeside" w:hAnchor="margin" w:y="70.95pt"/>
        <w:ind w:start="141.75pt" w:end="141.75pt"/>
        <w:jc w:val="center"/>
        <w:rPr>
          <w:rFonts w:ascii="Arial" w:hAnsi="Arial"/>
          <w:sz w:val="18"/>
        </w:rPr>
      </w:pPr>
      <w:r w:rsidRPr="005B2537">
        <w:rPr>
          <w:rFonts w:ascii="Arial" w:hAnsi="Arial"/>
          <w:sz w:val="18"/>
        </w:rPr>
        <w:t>3GPP, 5G, Architecture, Network, Automation</w:t>
      </w:r>
    </w:p>
    <w:p w14:paraId="1640D495" w14:textId="77777777" w:rsidR="00F6200E" w:rsidRPr="005B2537" w:rsidRDefault="00F6200E" w:rsidP="00F6200E">
      <w:pPr>
        <w:pStyle w:val="Guidance"/>
      </w:pPr>
    </w:p>
    <w:p w14:paraId="50280DB4" w14:textId="77777777" w:rsidR="00F6200E" w:rsidRPr="005B2537" w:rsidRDefault="00F6200E" w:rsidP="00F6200E"/>
    <w:p w14:paraId="2BA2875C" w14:textId="77777777" w:rsidR="00F6200E" w:rsidRPr="005B2537" w:rsidRDefault="00F6200E" w:rsidP="00F6200E">
      <w:pPr>
        <w:pStyle w:val="FP"/>
        <w:framePr w:wrap="notBeside" w:hAnchor="margin" w:yAlign="center"/>
        <w:spacing w:after="12pt"/>
        <w:ind w:start="141.75pt" w:end="141.75pt"/>
        <w:jc w:val="center"/>
        <w:rPr>
          <w:rFonts w:ascii="Arial" w:hAnsi="Arial"/>
          <w:b/>
          <w:i/>
        </w:rPr>
      </w:pPr>
      <w:r w:rsidRPr="005B2537">
        <w:rPr>
          <w:rFonts w:ascii="Arial" w:hAnsi="Arial"/>
          <w:b/>
          <w:i/>
        </w:rPr>
        <w:t>3GPP</w:t>
      </w:r>
    </w:p>
    <w:p w14:paraId="152FAD84" w14:textId="77777777" w:rsidR="00F6200E" w:rsidRPr="005B2537" w:rsidRDefault="00F6200E" w:rsidP="00F6200E">
      <w:pPr>
        <w:pStyle w:val="FP"/>
        <w:framePr w:wrap="notBeside" w:hAnchor="margin" w:yAlign="center"/>
        <w:pBdr>
          <w:bottom w:val="single" w:sz="6" w:space="1" w:color="auto"/>
        </w:pBdr>
        <w:ind w:start="141.75pt" w:end="141.75pt"/>
        <w:jc w:val="center"/>
      </w:pPr>
      <w:r w:rsidRPr="005B2537">
        <w:t>Postal address</w:t>
      </w:r>
    </w:p>
    <w:p w14:paraId="6120534E" w14:textId="77777777" w:rsidR="00F6200E" w:rsidRPr="005B2537" w:rsidRDefault="00F6200E" w:rsidP="00F6200E">
      <w:pPr>
        <w:pStyle w:val="FP"/>
        <w:framePr w:wrap="notBeside" w:hAnchor="margin" w:yAlign="center"/>
        <w:ind w:start="141.75pt" w:end="141.75pt"/>
        <w:jc w:val="center"/>
        <w:rPr>
          <w:rFonts w:ascii="Arial" w:hAnsi="Arial"/>
          <w:sz w:val="18"/>
        </w:rPr>
      </w:pPr>
    </w:p>
    <w:p w14:paraId="3028B393"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3GPP support office address</w:t>
      </w:r>
    </w:p>
    <w:p w14:paraId="247DD8E2"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650 Route des Lucioles - Sophia Antipolis</w:t>
      </w:r>
    </w:p>
    <w:p w14:paraId="0AF61EB6"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Valbonne - FRANCE</w:t>
      </w:r>
    </w:p>
    <w:p w14:paraId="1F04DFF8" w14:textId="77777777" w:rsidR="00F6200E" w:rsidRPr="005B2537" w:rsidRDefault="00F6200E" w:rsidP="00F6200E">
      <w:pPr>
        <w:pStyle w:val="FP"/>
        <w:framePr w:wrap="notBeside" w:hAnchor="margin" w:yAlign="center"/>
        <w:spacing w:after="1pt"/>
        <w:ind w:start="141.75pt" w:end="141.75pt"/>
        <w:jc w:val="center"/>
        <w:rPr>
          <w:rFonts w:ascii="Arial" w:hAnsi="Arial"/>
          <w:sz w:val="18"/>
        </w:rPr>
      </w:pPr>
      <w:r w:rsidRPr="005B2537">
        <w:rPr>
          <w:rFonts w:ascii="Arial" w:hAnsi="Arial"/>
          <w:sz w:val="18"/>
        </w:rPr>
        <w:t>Tel.: +33 4 92 94 42 00 Fax: +33 4 93 65 47 16</w:t>
      </w:r>
    </w:p>
    <w:p w14:paraId="1910FB3F"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Internet</w:t>
      </w:r>
    </w:p>
    <w:p w14:paraId="3B8364AC"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http://www.3gpp.org</w:t>
      </w:r>
    </w:p>
    <w:p w14:paraId="3AB9EA95" w14:textId="77777777" w:rsidR="00F6200E" w:rsidRPr="005B2537" w:rsidRDefault="00F6200E" w:rsidP="00F6200E"/>
    <w:p w14:paraId="096936A4" w14:textId="77777777" w:rsidR="00F6200E" w:rsidRPr="005B2537" w:rsidRDefault="00F6200E" w:rsidP="00F6200E">
      <w:pPr>
        <w:pStyle w:val="FP"/>
        <w:framePr w:h="152.85pt" w:hRule="exact" w:wrap="notBeside" w:vAnchor="page" w:hAnchor="margin" w:y="630.25pt"/>
        <w:pBdr>
          <w:bottom w:val="single" w:sz="6" w:space="1" w:color="auto"/>
        </w:pBdr>
        <w:spacing w:after="12pt"/>
        <w:jc w:val="center"/>
        <w:rPr>
          <w:rFonts w:ascii="Arial" w:hAnsi="Arial"/>
          <w:b/>
          <w:i/>
          <w:noProof/>
        </w:rPr>
      </w:pPr>
      <w:r w:rsidRPr="005B2537">
        <w:rPr>
          <w:rFonts w:ascii="Arial" w:hAnsi="Arial"/>
          <w:b/>
          <w:i/>
          <w:noProof/>
        </w:rPr>
        <w:t>Copyright Notification</w:t>
      </w:r>
    </w:p>
    <w:p w14:paraId="2461E342" w14:textId="77777777" w:rsidR="00F6200E" w:rsidRPr="005B2537" w:rsidRDefault="00F6200E" w:rsidP="00F6200E">
      <w:pPr>
        <w:pStyle w:val="FP"/>
        <w:framePr w:h="152.85pt" w:hRule="exact" w:wrap="notBeside" w:vAnchor="page" w:hAnchor="margin" w:y="630.25pt"/>
        <w:jc w:val="center"/>
        <w:rPr>
          <w:noProof/>
        </w:rPr>
      </w:pPr>
      <w:r w:rsidRPr="005B2537">
        <w:rPr>
          <w:noProof/>
        </w:rPr>
        <w:t>No part may be reproduced except as authorized by written permission.</w:t>
      </w:r>
      <w:r w:rsidRPr="005B2537">
        <w:rPr>
          <w:noProof/>
        </w:rPr>
        <w:br/>
        <w:t>The copyright and the foregoing restriction extend to reproduction in all media.</w:t>
      </w:r>
    </w:p>
    <w:p w14:paraId="5A581EDC" w14:textId="77777777" w:rsidR="00F6200E" w:rsidRPr="005B2537" w:rsidRDefault="00F6200E" w:rsidP="00F6200E">
      <w:pPr>
        <w:pStyle w:val="FP"/>
        <w:framePr w:h="152.85pt" w:hRule="exact" w:wrap="notBeside" w:vAnchor="page" w:hAnchor="margin" w:y="630.25pt"/>
        <w:jc w:val="center"/>
        <w:rPr>
          <w:noProof/>
        </w:rPr>
      </w:pPr>
    </w:p>
    <w:p w14:paraId="01A4CD7F"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 201</w:t>
      </w:r>
      <w:r w:rsidR="00273A3A" w:rsidRPr="005B2537">
        <w:rPr>
          <w:noProof/>
          <w:sz w:val="18"/>
        </w:rPr>
        <w:t>9</w:t>
      </w:r>
      <w:r w:rsidRPr="005B2537">
        <w:rPr>
          <w:noProof/>
          <w:sz w:val="18"/>
        </w:rPr>
        <w:t xml:space="preserve">, 3GPP Organizational Partners (ARIB, ATIS, CCSA, ETSI, </w:t>
      </w:r>
      <w:r w:rsidR="0009105B" w:rsidRPr="005B2537">
        <w:rPr>
          <w:noProof/>
          <w:sz w:val="18"/>
        </w:rPr>
        <w:t xml:space="preserve">TSDSI, </w:t>
      </w:r>
      <w:r w:rsidRPr="005B2537">
        <w:rPr>
          <w:noProof/>
          <w:sz w:val="18"/>
        </w:rPr>
        <w:t>TTA, TTC).</w:t>
      </w:r>
      <w:bookmarkStart w:id="2" w:name="copyrightaddon"/>
      <w:bookmarkEnd w:id="2"/>
    </w:p>
    <w:p w14:paraId="2A6C2002"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All rights reserved.</w:t>
      </w:r>
    </w:p>
    <w:p w14:paraId="1114C047" w14:textId="77777777" w:rsidR="00F6200E" w:rsidRPr="005B2537" w:rsidRDefault="00F6200E" w:rsidP="00F6200E">
      <w:pPr>
        <w:pStyle w:val="FP"/>
        <w:framePr w:h="152.85pt" w:hRule="exact" w:wrap="notBeside" w:vAnchor="page" w:hAnchor="margin" w:y="630.25pt"/>
        <w:rPr>
          <w:noProof/>
          <w:sz w:val="18"/>
        </w:rPr>
      </w:pPr>
    </w:p>
    <w:p w14:paraId="642110B6" w14:textId="77777777" w:rsidR="00F6200E" w:rsidRPr="005B2537" w:rsidRDefault="00F6200E" w:rsidP="00F6200E">
      <w:pPr>
        <w:pStyle w:val="FP"/>
        <w:framePr w:h="152.85pt" w:hRule="exact" w:wrap="notBeside" w:vAnchor="page" w:hAnchor="margin" w:y="630.25pt"/>
        <w:rPr>
          <w:noProof/>
          <w:sz w:val="18"/>
        </w:rPr>
      </w:pPr>
      <w:r w:rsidRPr="005B2537">
        <w:rPr>
          <w:noProof/>
          <w:sz w:val="18"/>
        </w:rPr>
        <w:t>UMTS™ is a Trade Mark of ETSI registered for the benefit of its members</w:t>
      </w:r>
    </w:p>
    <w:p w14:paraId="638AFF0D" w14:textId="77777777" w:rsidR="00F6200E" w:rsidRPr="005B2537" w:rsidRDefault="00F6200E" w:rsidP="00F6200E">
      <w:pPr>
        <w:pStyle w:val="FP"/>
        <w:framePr w:h="152.85pt" w:hRule="exact" w:wrap="notBeside" w:vAnchor="page" w:hAnchor="margin" w:y="630.25pt"/>
        <w:rPr>
          <w:noProof/>
          <w:sz w:val="18"/>
          <w:lang w:eastAsia="zh-CN"/>
        </w:rPr>
      </w:pPr>
      <w:r w:rsidRPr="005B2537">
        <w:rPr>
          <w:noProof/>
          <w:sz w:val="18"/>
        </w:rPr>
        <w:t>3GPP™ is a Trade Mark of ETSI registered for the benefit of its Members and of the 3GPP Organizational Partners</w:t>
      </w:r>
      <w:r w:rsidRPr="005B2537">
        <w:rPr>
          <w:noProof/>
          <w:sz w:val="18"/>
        </w:rPr>
        <w:br/>
        <w:t>LTE™ is a Trade Mark of ETSI registered for the benefit of its Members and of the 3GPP Organizational Partners</w:t>
      </w:r>
    </w:p>
    <w:p w14:paraId="666791A7" w14:textId="77777777" w:rsidR="0082642E" w:rsidRPr="005B2537" w:rsidRDefault="0082642E" w:rsidP="00F6200E">
      <w:pPr>
        <w:pStyle w:val="FP"/>
        <w:framePr w:h="152.85pt" w:hRule="exact" w:wrap="notBeside" w:vAnchor="page" w:hAnchor="margin" w:y="630.25pt"/>
        <w:rPr>
          <w:noProof/>
          <w:sz w:val="18"/>
          <w:lang w:eastAsia="zh-CN"/>
        </w:rPr>
      </w:pPr>
      <w:r w:rsidRPr="005B2537">
        <w:rPr>
          <w:noProof/>
          <w:sz w:val="18"/>
        </w:rPr>
        <w:t>GSM® and the GSM logo are registered and owned by the GSM Association</w:t>
      </w:r>
      <w:r w:rsidRPr="005B2537">
        <w:rPr>
          <w:noProof/>
          <w:sz w:val="18"/>
        </w:rPr>
        <w:br/>
      </w:r>
    </w:p>
    <w:bookmarkEnd w:id="1"/>
    <w:p w14:paraId="2E4B9E24" w14:textId="77777777" w:rsidR="00080512" w:rsidRPr="005B2537" w:rsidRDefault="00080512">
      <w:pPr>
        <w:pStyle w:val="TT"/>
      </w:pPr>
      <w:r w:rsidRPr="005B2537">
        <w:br w:type="page"/>
      </w:r>
      <w:r w:rsidRPr="005B2537">
        <w:lastRenderedPageBreak/>
        <w:t>Contents</w:t>
      </w:r>
    </w:p>
    <w:p w14:paraId="367B8E2E" w14:textId="77777777" w:rsidR="006B4720" w:rsidRPr="005B2537" w:rsidRDefault="004F6559">
      <w:pPr>
        <w:pStyle w:val="10"/>
        <w:rPr>
          <w:rFonts w:asciiTheme="minorHAnsi" w:eastAsiaTheme="minorEastAsia" w:hAnsiTheme="minorHAnsi" w:cstheme="minorBidi"/>
          <w:kern w:val="2"/>
          <w:sz w:val="21"/>
          <w:szCs w:val="22"/>
          <w:lang w:val="en-US" w:eastAsia="zh-CN"/>
        </w:rPr>
      </w:pPr>
      <w:r w:rsidRPr="005B2537">
        <w:rPr>
          <w:lang w:eastAsia="zh-CN"/>
        </w:rPr>
        <w:fldChar w:fldCharType="begin"/>
      </w:r>
      <w:r w:rsidRPr="005B2537">
        <w:rPr>
          <w:lang w:eastAsia="zh-CN"/>
        </w:rPr>
        <w:instrText xml:space="preserve"> TOC \o "1-4" \h \z \u </w:instrText>
      </w:r>
      <w:r w:rsidRPr="005B2537">
        <w:rPr>
          <w:lang w:eastAsia="zh-CN"/>
        </w:rPr>
        <w:fldChar w:fldCharType="separate"/>
      </w:r>
      <w:hyperlink w:anchor="_Toc535263083" w:history="1">
        <w:r w:rsidR="006B4720" w:rsidRPr="005B2537">
          <w:rPr>
            <w:rStyle w:val="a6"/>
          </w:rPr>
          <w:t>Foreword</w:t>
        </w:r>
        <w:r w:rsidR="006B4720" w:rsidRPr="005B2537">
          <w:rPr>
            <w:webHidden/>
          </w:rPr>
          <w:tab/>
        </w:r>
        <w:r w:rsidR="006B4720" w:rsidRPr="005B2537">
          <w:rPr>
            <w:webHidden/>
          </w:rPr>
          <w:fldChar w:fldCharType="begin"/>
        </w:r>
        <w:r w:rsidR="006B4720" w:rsidRPr="005B2537">
          <w:rPr>
            <w:webHidden/>
          </w:rPr>
          <w:instrText xml:space="preserve"> PAGEREF _Toc535263083 \h </w:instrText>
        </w:r>
        <w:r w:rsidR="006B4720" w:rsidRPr="005B2537">
          <w:rPr>
            <w:webHidden/>
          </w:rPr>
        </w:r>
        <w:r w:rsidR="006B4720" w:rsidRPr="005B2537">
          <w:rPr>
            <w:webHidden/>
          </w:rPr>
          <w:fldChar w:fldCharType="separate"/>
        </w:r>
        <w:r w:rsidR="006B4720" w:rsidRPr="005B2537">
          <w:rPr>
            <w:webHidden/>
          </w:rPr>
          <w:t>5</w:t>
        </w:r>
        <w:r w:rsidR="006B4720" w:rsidRPr="005B2537">
          <w:rPr>
            <w:webHidden/>
          </w:rPr>
          <w:fldChar w:fldCharType="end"/>
        </w:r>
      </w:hyperlink>
    </w:p>
    <w:p w14:paraId="4CF09E36"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85" w:history="1">
        <w:r w:rsidR="006B4720" w:rsidRPr="005B2537">
          <w:rPr>
            <w:rStyle w:val="a6"/>
            <w:lang w:eastAsia="zh-CN"/>
          </w:rPr>
          <w:t>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 xml:space="preserve"> Scope</w:t>
        </w:r>
        <w:r w:rsidR="006B4720" w:rsidRPr="005B2537">
          <w:rPr>
            <w:webHidden/>
          </w:rPr>
          <w:tab/>
        </w:r>
        <w:r w:rsidR="006B4720" w:rsidRPr="005B2537">
          <w:rPr>
            <w:webHidden/>
          </w:rPr>
          <w:fldChar w:fldCharType="begin"/>
        </w:r>
        <w:r w:rsidR="006B4720" w:rsidRPr="005B2537">
          <w:rPr>
            <w:webHidden/>
          </w:rPr>
          <w:instrText xml:space="preserve"> PAGEREF _Toc535263085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45F249D2"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86" w:history="1">
        <w:r w:rsidR="006B4720" w:rsidRPr="005B2537">
          <w:rPr>
            <w:rStyle w:val="a6"/>
          </w:rPr>
          <w:t>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 xml:space="preserve"> References</w:t>
        </w:r>
        <w:r w:rsidR="006B4720" w:rsidRPr="005B2537">
          <w:rPr>
            <w:webHidden/>
          </w:rPr>
          <w:tab/>
        </w:r>
        <w:r w:rsidR="006B4720" w:rsidRPr="005B2537">
          <w:rPr>
            <w:webHidden/>
          </w:rPr>
          <w:fldChar w:fldCharType="begin"/>
        </w:r>
        <w:r w:rsidR="006B4720" w:rsidRPr="005B2537">
          <w:rPr>
            <w:webHidden/>
          </w:rPr>
          <w:instrText xml:space="preserve"> PAGEREF _Toc535263086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7B06CCB6"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87" w:history="1">
        <w:r w:rsidR="006B4720" w:rsidRPr="005B2537">
          <w:rPr>
            <w:rStyle w:val="a6"/>
          </w:rPr>
          <w:t>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 xml:space="preserve"> Definitions and abbreviations</w:t>
        </w:r>
        <w:r w:rsidR="006B4720" w:rsidRPr="005B2537">
          <w:rPr>
            <w:webHidden/>
          </w:rPr>
          <w:tab/>
        </w:r>
        <w:r w:rsidR="006B4720" w:rsidRPr="005B2537">
          <w:rPr>
            <w:webHidden/>
          </w:rPr>
          <w:fldChar w:fldCharType="begin"/>
        </w:r>
        <w:r w:rsidR="006B4720" w:rsidRPr="005B2537">
          <w:rPr>
            <w:webHidden/>
          </w:rPr>
          <w:instrText xml:space="preserve"> PAGEREF _Toc535263087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4EE850A3"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1" w:history="1">
        <w:r w:rsidR="006B4720" w:rsidRPr="005B2537">
          <w:rPr>
            <w:rStyle w:val="a6"/>
          </w:rPr>
          <w:t>3.1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Definitions</w:t>
        </w:r>
        <w:r w:rsidR="006B4720" w:rsidRPr="005B2537">
          <w:rPr>
            <w:webHidden/>
          </w:rPr>
          <w:tab/>
        </w:r>
        <w:r w:rsidR="006B4720" w:rsidRPr="005B2537">
          <w:rPr>
            <w:webHidden/>
          </w:rPr>
          <w:fldChar w:fldCharType="begin"/>
        </w:r>
        <w:r w:rsidR="006B4720" w:rsidRPr="005B2537">
          <w:rPr>
            <w:webHidden/>
          </w:rPr>
          <w:instrText xml:space="preserve"> PAGEREF _Toc535263091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416A540F"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2" w:history="1">
        <w:r w:rsidR="006B4720" w:rsidRPr="005B2537">
          <w:rPr>
            <w:rStyle w:val="a6"/>
          </w:rPr>
          <w:t>3.2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Abbreviations</w:t>
        </w:r>
        <w:r w:rsidR="006B4720" w:rsidRPr="005B2537">
          <w:rPr>
            <w:webHidden/>
          </w:rPr>
          <w:tab/>
        </w:r>
        <w:r w:rsidR="006B4720" w:rsidRPr="005B2537">
          <w:rPr>
            <w:webHidden/>
          </w:rPr>
          <w:fldChar w:fldCharType="begin"/>
        </w:r>
        <w:r w:rsidR="006B4720" w:rsidRPr="005B2537">
          <w:rPr>
            <w:webHidden/>
          </w:rPr>
          <w:instrText xml:space="preserve"> PAGEREF _Toc535263092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27278AEF"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93" w:history="1">
        <w:r w:rsidR="006B4720" w:rsidRPr="005B2537">
          <w:rPr>
            <w:rStyle w:val="a6"/>
          </w:rPr>
          <w:t>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 xml:space="preserve"> High Level Architectural </w:t>
        </w:r>
        <w:r w:rsidR="006B4720" w:rsidRPr="005B2537">
          <w:rPr>
            <w:rStyle w:val="a6"/>
            <w:lang w:eastAsia="zh-CN"/>
          </w:rPr>
          <w:t>Assumption</w:t>
        </w:r>
        <w:r w:rsidR="006B4720" w:rsidRPr="005B2537">
          <w:rPr>
            <w:rStyle w:val="a6"/>
          </w:rPr>
          <w:t>s</w:t>
        </w:r>
        <w:r w:rsidR="006B4720" w:rsidRPr="005B2537">
          <w:rPr>
            <w:webHidden/>
          </w:rPr>
          <w:tab/>
        </w:r>
        <w:r w:rsidR="006B4720" w:rsidRPr="005B2537">
          <w:rPr>
            <w:webHidden/>
          </w:rPr>
          <w:fldChar w:fldCharType="begin"/>
        </w:r>
        <w:r w:rsidR="006B4720" w:rsidRPr="005B2537">
          <w:rPr>
            <w:webHidden/>
          </w:rPr>
          <w:instrText xml:space="preserve"> PAGEREF _Toc535263093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3309B13E"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94" w:history="1">
        <w:r w:rsidR="006B4720" w:rsidRPr="005B2537">
          <w:rPr>
            <w:rStyle w:val="a6"/>
          </w:rPr>
          <w:t>5</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 xml:space="preserve"> Architectural Model</w:t>
        </w:r>
        <w:r w:rsidR="006B4720" w:rsidRPr="005B2537">
          <w:rPr>
            <w:webHidden/>
          </w:rPr>
          <w:tab/>
        </w:r>
        <w:r w:rsidR="006B4720" w:rsidRPr="005B2537">
          <w:rPr>
            <w:webHidden/>
          </w:rPr>
          <w:fldChar w:fldCharType="begin"/>
        </w:r>
        <w:r w:rsidR="006B4720" w:rsidRPr="005B2537">
          <w:rPr>
            <w:webHidden/>
          </w:rPr>
          <w:instrText xml:space="preserve"> PAGEREF _Toc535263094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15E156C4"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5" w:history="1">
        <w:r w:rsidR="006B4720" w:rsidRPr="005B2537">
          <w:rPr>
            <w:rStyle w:val="a6"/>
            <w:lang w:eastAsia="zh-CN"/>
          </w:rPr>
          <w:t>5.1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General</w:t>
        </w:r>
        <w:r w:rsidR="006B4720" w:rsidRPr="005B2537">
          <w:rPr>
            <w:webHidden/>
          </w:rPr>
          <w:tab/>
        </w:r>
        <w:r w:rsidR="006B4720" w:rsidRPr="005B2537">
          <w:rPr>
            <w:webHidden/>
          </w:rPr>
          <w:fldChar w:fldCharType="begin"/>
        </w:r>
        <w:r w:rsidR="006B4720" w:rsidRPr="005B2537">
          <w:rPr>
            <w:webHidden/>
          </w:rPr>
          <w:instrText xml:space="preserve"> PAGEREF _Toc535263095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00CA5C5F"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6" w:history="1">
        <w:r w:rsidR="006B4720" w:rsidRPr="005B2537">
          <w:rPr>
            <w:rStyle w:val="a6"/>
          </w:rPr>
          <w:t>5.2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Reference Architecture</w:t>
        </w:r>
        <w:r w:rsidR="006B4720" w:rsidRPr="005B2537">
          <w:rPr>
            <w:webHidden/>
          </w:rPr>
          <w:tab/>
        </w:r>
        <w:r w:rsidR="006B4720" w:rsidRPr="005B2537">
          <w:rPr>
            <w:webHidden/>
          </w:rPr>
          <w:fldChar w:fldCharType="begin"/>
        </w:r>
        <w:r w:rsidR="006B4720" w:rsidRPr="005B2537">
          <w:rPr>
            <w:webHidden/>
          </w:rPr>
          <w:instrText xml:space="preserve"> PAGEREF _Toc535263096 \h </w:instrText>
        </w:r>
        <w:r w:rsidR="006B4720" w:rsidRPr="005B2537">
          <w:rPr>
            <w:webHidden/>
          </w:rPr>
        </w:r>
        <w:r w:rsidR="006B4720" w:rsidRPr="005B2537">
          <w:rPr>
            <w:webHidden/>
          </w:rPr>
          <w:fldChar w:fldCharType="separate"/>
        </w:r>
        <w:r w:rsidR="006B4720" w:rsidRPr="005B2537">
          <w:rPr>
            <w:webHidden/>
          </w:rPr>
          <w:t>6</w:t>
        </w:r>
        <w:r w:rsidR="006B4720" w:rsidRPr="005B2537">
          <w:rPr>
            <w:webHidden/>
          </w:rPr>
          <w:fldChar w:fldCharType="end"/>
        </w:r>
      </w:hyperlink>
    </w:p>
    <w:p w14:paraId="6E4660B5"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7" w:history="1">
        <w:r w:rsidR="006B4720" w:rsidRPr="005B2537">
          <w:rPr>
            <w:rStyle w:val="a6"/>
          </w:rPr>
          <w:t>5.3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Service Based Interfaces</w:t>
        </w:r>
        <w:r w:rsidR="006B4720" w:rsidRPr="005B2537">
          <w:rPr>
            <w:webHidden/>
          </w:rPr>
          <w:tab/>
        </w:r>
        <w:r w:rsidR="006B4720" w:rsidRPr="005B2537">
          <w:rPr>
            <w:webHidden/>
          </w:rPr>
          <w:fldChar w:fldCharType="begin"/>
        </w:r>
        <w:r w:rsidR="006B4720" w:rsidRPr="005B2537">
          <w:rPr>
            <w:webHidden/>
          </w:rPr>
          <w:instrText xml:space="preserve"> PAGEREF _Toc535263097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1CF8E270"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098" w:history="1">
        <w:r w:rsidR="006B4720" w:rsidRPr="005B2537">
          <w:rPr>
            <w:rStyle w:val="a6"/>
          </w:rPr>
          <w:t>5.4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Network Analytics architecture</w:t>
        </w:r>
        <w:r w:rsidR="006B4720" w:rsidRPr="005B2537">
          <w:rPr>
            <w:webHidden/>
          </w:rPr>
          <w:tab/>
        </w:r>
        <w:r w:rsidR="006B4720" w:rsidRPr="005B2537">
          <w:rPr>
            <w:webHidden/>
          </w:rPr>
          <w:fldChar w:fldCharType="begin"/>
        </w:r>
        <w:r w:rsidR="006B4720" w:rsidRPr="005B2537">
          <w:rPr>
            <w:webHidden/>
          </w:rPr>
          <w:instrText xml:space="preserve"> PAGEREF _Toc535263098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1313AA3F"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099" w:history="1">
        <w:r w:rsidR="006B4720" w:rsidRPr="005B2537">
          <w:rPr>
            <w:rStyle w:val="a6"/>
          </w:rPr>
          <w:t xml:space="preserve">6 </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Analytics Framework</w:t>
        </w:r>
        <w:r w:rsidR="006B4720" w:rsidRPr="005B2537">
          <w:rPr>
            <w:webHidden/>
          </w:rPr>
          <w:tab/>
        </w:r>
        <w:r w:rsidR="006B4720" w:rsidRPr="005B2537">
          <w:rPr>
            <w:webHidden/>
          </w:rPr>
          <w:fldChar w:fldCharType="begin"/>
        </w:r>
        <w:r w:rsidR="006B4720" w:rsidRPr="005B2537">
          <w:rPr>
            <w:webHidden/>
          </w:rPr>
          <w:instrText xml:space="preserve"> PAGEREF _Toc535263099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7476F844"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00" w:history="1">
        <w:r w:rsidR="006B4720" w:rsidRPr="005B2537">
          <w:rPr>
            <w:rStyle w:val="a6"/>
          </w:rPr>
          <w:t>6.1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Data Collection for Analytics Generation</w:t>
        </w:r>
        <w:r w:rsidR="006B4720" w:rsidRPr="005B2537">
          <w:rPr>
            <w:webHidden/>
          </w:rPr>
          <w:tab/>
        </w:r>
        <w:r w:rsidR="006B4720" w:rsidRPr="005B2537">
          <w:rPr>
            <w:webHidden/>
          </w:rPr>
          <w:fldChar w:fldCharType="begin"/>
        </w:r>
        <w:r w:rsidR="006B4720" w:rsidRPr="005B2537">
          <w:rPr>
            <w:webHidden/>
          </w:rPr>
          <w:instrText xml:space="preserve"> PAGEREF _Toc535263100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131F508D"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01" w:history="1">
        <w:r w:rsidR="006B4720" w:rsidRPr="005B2537">
          <w:rPr>
            <w:rStyle w:val="a6"/>
          </w:rPr>
          <w:t>6.1.1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requirement Description</w:t>
        </w:r>
        <w:r w:rsidR="006B4720" w:rsidRPr="005B2537">
          <w:rPr>
            <w:webHidden/>
          </w:rPr>
          <w:tab/>
        </w:r>
        <w:r w:rsidR="006B4720" w:rsidRPr="005B2537">
          <w:rPr>
            <w:webHidden/>
          </w:rPr>
          <w:fldChar w:fldCharType="begin"/>
        </w:r>
        <w:r w:rsidR="006B4720" w:rsidRPr="005B2537">
          <w:rPr>
            <w:webHidden/>
          </w:rPr>
          <w:instrText xml:space="preserve"> PAGEREF _Toc535263101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3361F0D6"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02" w:history="1">
        <w:r w:rsidR="006B4720" w:rsidRPr="005B2537">
          <w:rPr>
            <w:rStyle w:val="a6"/>
          </w:rPr>
          <w:t>6.1.2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Data Collection from NFs/AFs</w:t>
        </w:r>
        <w:r w:rsidR="006B4720" w:rsidRPr="005B2537">
          <w:rPr>
            <w:webHidden/>
          </w:rPr>
          <w:tab/>
        </w:r>
        <w:r w:rsidR="006B4720" w:rsidRPr="005B2537">
          <w:rPr>
            <w:webHidden/>
          </w:rPr>
          <w:fldChar w:fldCharType="begin"/>
        </w:r>
        <w:r w:rsidR="006B4720" w:rsidRPr="005B2537">
          <w:rPr>
            <w:webHidden/>
          </w:rPr>
          <w:instrText xml:space="preserve"> PAGEREF _Toc535263102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4F6123BF" w14:textId="77777777" w:rsidR="006B4720" w:rsidRPr="005B2537" w:rsidRDefault="001316D8">
      <w:pPr>
        <w:pStyle w:val="40"/>
        <w:rPr>
          <w:rFonts w:asciiTheme="minorHAnsi" w:eastAsiaTheme="minorEastAsia" w:hAnsiTheme="minorHAnsi" w:cstheme="minorBidi"/>
          <w:kern w:val="2"/>
          <w:sz w:val="21"/>
          <w:szCs w:val="22"/>
          <w:lang w:val="en-US" w:eastAsia="zh-CN"/>
        </w:rPr>
      </w:pPr>
      <w:hyperlink w:anchor="_Toc535263103" w:history="1">
        <w:r w:rsidR="006B4720" w:rsidRPr="005B2537">
          <w:rPr>
            <w:rStyle w:val="a6"/>
            <w:lang w:eastAsia="zh-CN"/>
          </w:rPr>
          <w:t>6.1.2.1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 xml:space="preserve">Procedure for </w:t>
        </w:r>
        <w:r w:rsidR="006B4720" w:rsidRPr="005B2537">
          <w:rPr>
            <w:rStyle w:val="a6"/>
          </w:rPr>
          <w:t>Data Collection from NFs/AFs</w:t>
        </w:r>
        <w:r w:rsidR="006B4720" w:rsidRPr="005B2537">
          <w:rPr>
            <w:webHidden/>
          </w:rPr>
          <w:tab/>
        </w:r>
        <w:r w:rsidR="006B4720" w:rsidRPr="005B2537">
          <w:rPr>
            <w:webHidden/>
          </w:rPr>
          <w:fldChar w:fldCharType="begin"/>
        </w:r>
        <w:r w:rsidR="006B4720" w:rsidRPr="005B2537">
          <w:rPr>
            <w:webHidden/>
          </w:rPr>
          <w:instrText xml:space="preserve"> PAGEREF _Toc535263103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5CA546B4"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04" w:history="1">
        <w:r w:rsidR="006B4720" w:rsidRPr="005B2537">
          <w:rPr>
            <w:rStyle w:val="a6"/>
          </w:rPr>
          <w:t>6.1.3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Data Collection from OAM</w:t>
        </w:r>
        <w:r w:rsidR="006B4720" w:rsidRPr="005B2537">
          <w:rPr>
            <w:webHidden/>
          </w:rPr>
          <w:tab/>
        </w:r>
        <w:r w:rsidR="006B4720" w:rsidRPr="005B2537">
          <w:rPr>
            <w:webHidden/>
          </w:rPr>
          <w:fldChar w:fldCharType="begin"/>
        </w:r>
        <w:r w:rsidR="006B4720" w:rsidRPr="005B2537">
          <w:rPr>
            <w:webHidden/>
          </w:rPr>
          <w:instrText xml:space="preserve"> PAGEREF _Toc535263104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4B964BF2" w14:textId="77777777" w:rsidR="006B4720" w:rsidRPr="005B2537" w:rsidRDefault="001316D8">
      <w:pPr>
        <w:pStyle w:val="40"/>
        <w:rPr>
          <w:rFonts w:asciiTheme="minorHAnsi" w:eastAsiaTheme="minorEastAsia" w:hAnsiTheme="minorHAnsi" w:cstheme="minorBidi"/>
          <w:kern w:val="2"/>
          <w:sz w:val="21"/>
          <w:szCs w:val="22"/>
          <w:lang w:val="en-US" w:eastAsia="zh-CN"/>
        </w:rPr>
      </w:pPr>
      <w:hyperlink w:anchor="_Toc535263105" w:history="1">
        <w:r w:rsidR="006B4720" w:rsidRPr="005B2537">
          <w:rPr>
            <w:rStyle w:val="a6"/>
            <w:lang w:eastAsia="zh-CN"/>
          </w:rPr>
          <w:t>6.1.3.1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 xml:space="preserve">Procedure for </w:t>
        </w:r>
        <w:r w:rsidR="006B4720" w:rsidRPr="005B2537">
          <w:rPr>
            <w:rStyle w:val="a6"/>
          </w:rPr>
          <w:t>Data Collection from OAM</w:t>
        </w:r>
        <w:r w:rsidR="006B4720" w:rsidRPr="005B2537">
          <w:rPr>
            <w:webHidden/>
          </w:rPr>
          <w:tab/>
        </w:r>
        <w:r w:rsidR="006B4720" w:rsidRPr="005B2537">
          <w:rPr>
            <w:webHidden/>
          </w:rPr>
          <w:fldChar w:fldCharType="begin"/>
        </w:r>
        <w:r w:rsidR="006B4720" w:rsidRPr="005B2537">
          <w:rPr>
            <w:webHidden/>
          </w:rPr>
          <w:instrText xml:space="preserve"> PAGEREF _Toc535263105 \h </w:instrText>
        </w:r>
        <w:r w:rsidR="006B4720" w:rsidRPr="005B2537">
          <w:rPr>
            <w:webHidden/>
          </w:rPr>
        </w:r>
        <w:r w:rsidR="006B4720" w:rsidRPr="005B2537">
          <w:rPr>
            <w:webHidden/>
          </w:rPr>
          <w:fldChar w:fldCharType="separate"/>
        </w:r>
        <w:r w:rsidR="006B4720" w:rsidRPr="005B2537">
          <w:rPr>
            <w:webHidden/>
          </w:rPr>
          <w:t>7</w:t>
        </w:r>
        <w:r w:rsidR="006B4720" w:rsidRPr="005B2537">
          <w:rPr>
            <w:webHidden/>
          </w:rPr>
          <w:fldChar w:fldCharType="end"/>
        </w:r>
      </w:hyperlink>
    </w:p>
    <w:p w14:paraId="5FEC539C"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06" w:history="1">
        <w:r w:rsidR="006B4720" w:rsidRPr="005B2537">
          <w:rPr>
            <w:rStyle w:val="a6"/>
          </w:rPr>
          <w:t>6.2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Analytics Exposure</w:t>
        </w:r>
        <w:r w:rsidR="006B4720" w:rsidRPr="005B2537">
          <w:rPr>
            <w:webHidden/>
          </w:rPr>
          <w:tab/>
        </w:r>
        <w:r w:rsidR="006B4720" w:rsidRPr="005B2537">
          <w:rPr>
            <w:webHidden/>
          </w:rPr>
          <w:fldChar w:fldCharType="begin"/>
        </w:r>
        <w:r w:rsidR="006B4720" w:rsidRPr="005B2537">
          <w:rPr>
            <w:webHidden/>
          </w:rPr>
          <w:instrText xml:space="preserve"> PAGEREF _Toc535263106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08507991"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07" w:history="1">
        <w:r w:rsidR="006B4720" w:rsidRPr="005B2537">
          <w:rPr>
            <w:rStyle w:val="a6"/>
          </w:rPr>
          <w:t>6.2.1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requirement Description</w:t>
        </w:r>
        <w:r w:rsidR="006B4720" w:rsidRPr="005B2537">
          <w:rPr>
            <w:webHidden/>
          </w:rPr>
          <w:tab/>
        </w:r>
        <w:r w:rsidR="006B4720" w:rsidRPr="005B2537">
          <w:rPr>
            <w:webHidden/>
          </w:rPr>
          <w:fldChar w:fldCharType="begin"/>
        </w:r>
        <w:r w:rsidR="006B4720" w:rsidRPr="005B2537">
          <w:rPr>
            <w:webHidden/>
          </w:rPr>
          <w:instrText xml:space="preserve"> PAGEREF _Toc535263107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125466C0"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08" w:history="1">
        <w:r w:rsidR="006B4720" w:rsidRPr="005B2537">
          <w:rPr>
            <w:rStyle w:val="a6"/>
          </w:rPr>
          <w:t>6.2.2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Analytics Exposure to NFs/AFs/OAM</w:t>
        </w:r>
        <w:r w:rsidR="006B4720" w:rsidRPr="005B2537">
          <w:rPr>
            <w:webHidden/>
          </w:rPr>
          <w:tab/>
        </w:r>
        <w:r w:rsidR="006B4720" w:rsidRPr="005B2537">
          <w:rPr>
            <w:webHidden/>
          </w:rPr>
          <w:fldChar w:fldCharType="begin"/>
        </w:r>
        <w:r w:rsidR="006B4720" w:rsidRPr="005B2537">
          <w:rPr>
            <w:webHidden/>
          </w:rPr>
          <w:instrText xml:space="preserve"> PAGEREF _Toc535263108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4AF69AA2" w14:textId="77777777" w:rsidR="006B4720" w:rsidRPr="005B2537" w:rsidRDefault="001316D8">
      <w:pPr>
        <w:pStyle w:val="40"/>
        <w:rPr>
          <w:rFonts w:asciiTheme="minorHAnsi" w:eastAsiaTheme="minorEastAsia" w:hAnsiTheme="minorHAnsi" w:cstheme="minorBidi"/>
          <w:kern w:val="2"/>
          <w:sz w:val="21"/>
          <w:szCs w:val="22"/>
          <w:lang w:val="en-US" w:eastAsia="zh-CN"/>
        </w:rPr>
      </w:pPr>
      <w:hyperlink w:anchor="_Toc535263109" w:history="1">
        <w:r w:rsidR="006B4720" w:rsidRPr="005B2537">
          <w:rPr>
            <w:rStyle w:val="a6"/>
            <w:lang w:eastAsia="zh-CN"/>
          </w:rPr>
          <w:t>6.2.2.1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 xml:space="preserve">Procedure for </w:t>
        </w:r>
        <w:r w:rsidR="006B4720" w:rsidRPr="005B2537">
          <w:rPr>
            <w:rStyle w:val="a6"/>
          </w:rPr>
          <w:t>Analytics Exposure to NFs/AFs/OAM</w:t>
        </w:r>
        <w:r w:rsidR="006B4720" w:rsidRPr="005B2537">
          <w:rPr>
            <w:webHidden/>
          </w:rPr>
          <w:tab/>
        </w:r>
        <w:r w:rsidR="006B4720" w:rsidRPr="005B2537">
          <w:rPr>
            <w:webHidden/>
          </w:rPr>
          <w:fldChar w:fldCharType="begin"/>
        </w:r>
        <w:r w:rsidR="006B4720" w:rsidRPr="005B2537">
          <w:rPr>
            <w:webHidden/>
          </w:rPr>
          <w:instrText xml:space="preserve"> PAGEREF _Toc535263109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71970C3E"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0" w:history="1">
        <w:r w:rsidR="006B4720" w:rsidRPr="005B2537">
          <w:rPr>
            <w:rStyle w:val="a6"/>
          </w:rPr>
          <w:t>6.2.3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 xml:space="preserve">NWDAF service registration and metadata </w:t>
        </w:r>
        <w:r w:rsidR="006B4720" w:rsidRPr="005B2537">
          <w:rPr>
            <w:rStyle w:val="a6"/>
            <w:lang w:eastAsia="zh-CN"/>
          </w:rPr>
          <w:t>exposure to NFs</w:t>
        </w:r>
        <w:r w:rsidR="006B4720" w:rsidRPr="005B2537">
          <w:rPr>
            <w:webHidden/>
          </w:rPr>
          <w:tab/>
        </w:r>
        <w:r w:rsidR="006B4720" w:rsidRPr="005B2537">
          <w:rPr>
            <w:webHidden/>
          </w:rPr>
          <w:fldChar w:fldCharType="begin"/>
        </w:r>
        <w:r w:rsidR="006B4720" w:rsidRPr="005B2537">
          <w:rPr>
            <w:webHidden/>
          </w:rPr>
          <w:instrText xml:space="preserve"> PAGEREF _Toc535263110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4ABDAD18"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111" w:history="1">
        <w:r w:rsidR="006B4720" w:rsidRPr="005B2537">
          <w:rPr>
            <w:rStyle w:val="a6"/>
            <w:lang w:eastAsia="zh-CN"/>
          </w:rPr>
          <w:t xml:space="preserve">7 </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 xml:space="preserve">Analytics Assistance </w:t>
        </w:r>
        <w:r w:rsidR="006B4720" w:rsidRPr="005B2537">
          <w:rPr>
            <w:rStyle w:val="a6"/>
          </w:rPr>
          <w:t>Requirements and Procedures</w:t>
        </w:r>
        <w:r w:rsidR="006B4720" w:rsidRPr="005B2537">
          <w:rPr>
            <w:webHidden/>
          </w:rPr>
          <w:tab/>
        </w:r>
        <w:r w:rsidR="006B4720" w:rsidRPr="005B2537">
          <w:rPr>
            <w:webHidden/>
          </w:rPr>
          <w:fldChar w:fldCharType="begin"/>
        </w:r>
        <w:r w:rsidR="006B4720" w:rsidRPr="005B2537">
          <w:rPr>
            <w:webHidden/>
          </w:rPr>
          <w:instrText xml:space="preserve"> PAGEREF _Toc535263111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69A6543F"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12" w:history="1">
        <w:r w:rsidR="006B4720" w:rsidRPr="005B2537">
          <w:rPr>
            <w:rStyle w:val="a6"/>
          </w:rPr>
          <w:t>7.1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w:t>
        </w:r>
        <w:r w:rsidR="006B4720" w:rsidRPr="005B2537">
          <w:rPr>
            <w:rStyle w:val="a6"/>
            <w:lang w:eastAsia="zh-CN"/>
          </w:rPr>
          <w:t xml:space="preserve">Assisted </w:t>
        </w:r>
        <w:r w:rsidR="006B4720" w:rsidRPr="005B2537">
          <w:rPr>
            <w:rStyle w:val="a6"/>
          </w:rPr>
          <w:t>Slice Load Level Provisioning</w:t>
        </w:r>
        <w:r w:rsidR="006B4720" w:rsidRPr="005B2537">
          <w:rPr>
            <w:webHidden/>
          </w:rPr>
          <w:tab/>
        </w:r>
        <w:r w:rsidR="006B4720" w:rsidRPr="005B2537">
          <w:rPr>
            <w:webHidden/>
          </w:rPr>
          <w:fldChar w:fldCharType="begin"/>
        </w:r>
        <w:r w:rsidR="006B4720" w:rsidRPr="005B2537">
          <w:rPr>
            <w:webHidden/>
          </w:rPr>
          <w:instrText xml:space="preserve"> PAGEREF _Toc535263112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2CFAEF9F"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3" w:history="1">
        <w:r w:rsidR="006B4720" w:rsidRPr="005B2537">
          <w:rPr>
            <w:rStyle w:val="a6"/>
          </w:rPr>
          <w:t>7.1.1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_Toc535263113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31C76E78"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4" w:history="1">
        <w:r w:rsidR="006B4720" w:rsidRPr="005B2537">
          <w:rPr>
            <w:rStyle w:val="a6"/>
          </w:rPr>
          <w:t>7.1.2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support of NWDAF-</w:t>
        </w:r>
        <w:r w:rsidR="006B4720" w:rsidRPr="005B2537">
          <w:rPr>
            <w:rStyle w:val="a6"/>
            <w:lang w:eastAsia="zh-CN"/>
          </w:rPr>
          <w:t xml:space="preserve">Assisted </w:t>
        </w:r>
        <w:r w:rsidR="006B4720" w:rsidRPr="005B2537">
          <w:rPr>
            <w:rStyle w:val="a6"/>
          </w:rPr>
          <w:t>Slice Load Level Provisioning</w:t>
        </w:r>
        <w:r w:rsidR="006B4720" w:rsidRPr="005B2537">
          <w:rPr>
            <w:webHidden/>
          </w:rPr>
          <w:tab/>
        </w:r>
        <w:r w:rsidR="006B4720" w:rsidRPr="005B2537">
          <w:rPr>
            <w:webHidden/>
          </w:rPr>
          <w:fldChar w:fldCharType="begin"/>
        </w:r>
        <w:r w:rsidR="006B4720" w:rsidRPr="005B2537">
          <w:rPr>
            <w:webHidden/>
          </w:rPr>
          <w:instrText xml:space="preserve"> PAGEREF _Toc535263114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4AE5C4EA"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5" w:history="1">
        <w:r w:rsidR="006B4720" w:rsidRPr="005B2537">
          <w:rPr>
            <w:rStyle w:val="a6"/>
          </w:rPr>
          <w:t>7.1.3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w:t>
        </w:r>
        <w:r w:rsidR="006B4720" w:rsidRPr="005B2537">
          <w:rPr>
            <w:rStyle w:val="a6"/>
            <w:lang w:eastAsia="zh-CN"/>
          </w:rPr>
          <w:t xml:space="preserve">Assisted </w:t>
        </w:r>
        <w:r w:rsidR="006B4720" w:rsidRPr="005B2537">
          <w:rPr>
            <w:rStyle w:val="a6"/>
          </w:rPr>
          <w:t>Slice Load Level Provisioning</w:t>
        </w:r>
        <w:r w:rsidR="006B4720" w:rsidRPr="005B2537">
          <w:rPr>
            <w:webHidden/>
          </w:rPr>
          <w:tab/>
        </w:r>
        <w:r w:rsidR="006B4720" w:rsidRPr="005B2537">
          <w:rPr>
            <w:webHidden/>
          </w:rPr>
          <w:fldChar w:fldCharType="begin"/>
        </w:r>
        <w:r w:rsidR="006B4720" w:rsidRPr="005B2537">
          <w:rPr>
            <w:webHidden/>
          </w:rPr>
          <w:instrText xml:space="preserve"> PAGEREF _Toc535263115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6BC01E3F"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6" w:history="1">
        <w:r w:rsidR="006B4720" w:rsidRPr="005B2537">
          <w:rPr>
            <w:rStyle w:val="a6"/>
          </w:rPr>
          <w:t>7.1.4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_Toc535263116 \h </w:instrText>
        </w:r>
        <w:r w:rsidR="006B4720" w:rsidRPr="005B2537">
          <w:rPr>
            <w:webHidden/>
          </w:rPr>
        </w:r>
        <w:r w:rsidR="006B4720" w:rsidRPr="005B2537">
          <w:rPr>
            <w:webHidden/>
          </w:rPr>
          <w:fldChar w:fldCharType="separate"/>
        </w:r>
        <w:r w:rsidR="006B4720" w:rsidRPr="005B2537">
          <w:rPr>
            <w:webHidden/>
          </w:rPr>
          <w:t>8</w:t>
        </w:r>
        <w:r w:rsidR="006B4720" w:rsidRPr="005B2537">
          <w:rPr>
            <w:webHidden/>
          </w:rPr>
          <w:fldChar w:fldCharType="end"/>
        </w:r>
      </w:hyperlink>
    </w:p>
    <w:p w14:paraId="44553D8A"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17" w:history="1">
        <w:r w:rsidR="006B4720" w:rsidRPr="005B2537">
          <w:rPr>
            <w:rStyle w:val="a6"/>
          </w:rPr>
          <w:t>7.2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QoS Profile Provisioning and Adjustment</w:t>
        </w:r>
        <w:r w:rsidR="006B4720" w:rsidRPr="005B2537">
          <w:rPr>
            <w:webHidden/>
          </w:rPr>
          <w:tab/>
        </w:r>
        <w:r w:rsidR="006B4720" w:rsidRPr="005B2537">
          <w:rPr>
            <w:webHidden/>
          </w:rPr>
          <w:fldChar w:fldCharType="begin"/>
        </w:r>
        <w:r w:rsidR="006B4720" w:rsidRPr="005B2537">
          <w:rPr>
            <w:webHidden/>
          </w:rPr>
          <w:instrText xml:space="preserve"> PAGEREF _Toc535263117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1526AB48"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8" w:history="1">
        <w:r w:rsidR="006B4720" w:rsidRPr="005B2537">
          <w:rPr>
            <w:rStyle w:val="a6"/>
          </w:rPr>
          <w:t>7.2.1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_Toc535263118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07859BF6"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19" w:history="1">
        <w:r w:rsidR="006B4720" w:rsidRPr="005B2537">
          <w:rPr>
            <w:rStyle w:val="a6"/>
            <w:lang w:eastAsia="zh-CN"/>
          </w:rPr>
          <w:t>7.2.2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the support of NWDAF-Assisted QoS Profile Provisioning</w:t>
        </w:r>
        <w:r w:rsidR="006B4720" w:rsidRPr="005B2537">
          <w:rPr>
            <w:rStyle w:val="a6"/>
            <w:lang w:eastAsia="zh-CN"/>
          </w:rPr>
          <w:t xml:space="preserve"> </w:t>
        </w:r>
        <w:r w:rsidR="006B4720" w:rsidRPr="005B2537">
          <w:rPr>
            <w:rStyle w:val="a6"/>
          </w:rPr>
          <w:t>and Adjustment</w:t>
        </w:r>
        <w:r w:rsidR="006B4720" w:rsidRPr="005B2537">
          <w:rPr>
            <w:webHidden/>
          </w:rPr>
          <w:tab/>
        </w:r>
        <w:r w:rsidR="006B4720" w:rsidRPr="005B2537">
          <w:rPr>
            <w:webHidden/>
          </w:rPr>
          <w:fldChar w:fldCharType="begin"/>
        </w:r>
        <w:r w:rsidR="006B4720" w:rsidRPr="005B2537">
          <w:rPr>
            <w:webHidden/>
          </w:rPr>
          <w:instrText xml:space="preserve"> PAGEREF _Toc535263119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2BBCE5B0"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0" w:history="1">
        <w:r w:rsidR="006B4720" w:rsidRPr="005B2537">
          <w:rPr>
            <w:rStyle w:val="a6"/>
          </w:rPr>
          <w:t>7.2.3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QoS Provisioning and Adjustment</w:t>
        </w:r>
        <w:r w:rsidR="006B4720" w:rsidRPr="005B2537">
          <w:rPr>
            <w:webHidden/>
          </w:rPr>
          <w:tab/>
        </w:r>
        <w:r w:rsidR="006B4720" w:rsidRPr="005B2537">
          <w:rPr>
            <w:webHidden/>
          </w:rPr>
          <w:fldChar w:fldCharType="begin"/>
        </w:r>
        <w:r w:rsidR="006B4720" w:rsidRPr="005B2537">
          <w:rPr>
            <w:webHidden/>
          </w:rPr>
          <w:instrText xml:space="preserve"> PAGEREF _Toc535263120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08C4690F"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1" w:history="1">
        <w:r w:rsidR="006B4720" w:rsidRPr="005B2537">
          <w:rPr>
            <w:rStyle w:val="a6"/>
          </w:rPr>
          <w:t>7.2.4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_Toc535263121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71FF08F0"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22" w:history="1">
        <w:r w:rsidR="006B4720" w:rsidRPr="005B2537">
          <w:rPr>
            <w:rStyle w:val="a6"/>
          </w:rPr>
          <w:t>7.3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Traffic Routing</w:t>
        </w:r>
        <w:r w:rsidR="006B4720" w:rsidRPr="005B2537">
          <w:rPr>
            <w:webHidden/>
          </w:rPr>
          <w:tab/>
        </w:r>
        <w:r w:rsidR="006B4720" w:rsidRPr="005B2537">
          <w:rPr>
            <w:webHidden/>
          </w:rPr>
          <w:fldChar w:fldCharType="begin"/>
        </w:r>
        <w:r w:rsidR="006B4720" w:rsidRPr="005B2537">
          <w:rPr>
            <w:webHidden/>
          </w:rPr>
          <w:instrText xml:space="preserve"> PAGEREF _Toc535263122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6006CAA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3" w:history="1">
        <w:r w:rsidR="006B4720" w:rsidRPr="005B2537">
          <w:rPr>
            <w:rStyle w:val="a6"/>
          </w:rPr>
          <w:t>7.3.1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_Toc535263123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7F9894F8"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4" w:history="1">
        <w:r w:rsidR="006B4720" w:rsidRPr="005B2537">
          <w:rPr>
            <w:rStyle w:val="a6"/>
            <w:lang w:eastAsia="zh-CN"/>
          </w:rPr>
          <w:t>7.3.2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the support of NWDAF-Assisted Traffic Routing</w:t>
        </w:r>
        <w:r w:rsidR="006B4720" w:rsidRPr="005B2537">
          <w:rPr>
            <w:webHidden/>
          </w:rPr>
          <w:tab/>
        </w:r>
        <w:r w:rsidR="006B4720" w:rsidRPr="005B2537">
          <w:rPr>
            <w:webHidden/>
          </w:rPr>
          <w:fldChar w:fldCharType="begin"/>
        </w:r>
        <w:r w:rsidR="006B4720" w:rsidRPr="005B2537">
          <w:rPr>
            <w:webHidden/>
          </w:rPr>
          <w:instrText xml:space="preserve"> PAGEREF _Toc535263124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1B97F26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5" w:history="1">
        <w:r w:rsidR="006B4720" w:rsidRPr="005B2537">
          <w:rPr>
            <w:rStyle w:val="a6"/>
          </w:rPr>
          <w:t>7.3.3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Traffic Routing</w:t>
        </w:r>
        <w:r w:rsidR="006B4720" w:rsidRPr="005B2537">
          <w:rPr>
            <w:webHidden/>
          </w:rPr>
          <w:tab/>
        </w:r>
        <w:r w:rsidR="006B4720" w:rsidRPr="005B2537">
          <w:rPr>
            <w:webHidden/>
          </w:rPr>
          <w:fldChar w:fldCharType="begin"/>
        </w:r>
        <w:r w:rsidR="006B4720" w:rsidRPr="005B2537">
          <w:rPr>
            <w:webHidden/>
          </w:rPr>
          <w:instrText xml:space="preserve"> PAGEREF _Toc535263125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2F3BC45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6" w:history="1">
        <w:r w:rsidR="006B4720" w:rsidRPr="005B2537">
          <w:rPr>
            <w:rStyle w:val="a6"/>
          </w:rPr>
          <w:t>7.3.4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_Toc535263126 \h </w:instrText>
        </w:r>
        <w:r w:rsidR="006B4720" w:rsidRPr="005B2537">
          <w:rPr>
            <w:webHidden/>
          </w:rPr>
        </w:r>
        <w:r w:rsidR="006B4720" w:rsidRPr="005B2537">
          <w:rPr>
            <w:webHidden/>
          </w:rPr>
          <w:fldChar w:fldCharType="separate"/>
        </w:r>
        <w:r w:rsidR="006B4720" w:rsidRPr="005B2537">
          <w:rPr>
            <w:webHidden/>
          </w:rPr>
          <w:t>9</w:t>
        </w:r>
        <w:r w:rsidR="006B4720" w:rsidRPr="005B2537">
          <w:rPr>
            <w:webHidden/>
          </w:rPr>
          <w:fldChar w:fldCharType="end"/>
        </w:r>
      </w:hyperlink>
    </w:p>
    <w:p w14:paraId="22E74247"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27" w:history="1">
        <w:r w:rsidR="006B4720" w:rsidRPr="005B2537">
          <w:rPr>
            <w:rStyle w:val="a6"/>
          </w:rPr>
          <w:t>7.4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Future Background Data Transfer</w:t>
        </w:r>
        <w:r w:rsidR="006B4720" w:rsidRPr="005B2537">
          <w:rPr>
            <w:webHidden/>
          </w:rPr>
          <w:tab/>
        </w:r>
        <w:r w:rsidR="006B4720" w:rsidRPr="005B2537">
          <w:rPr>
            <w:webHidden/>
          </w:rPr>
          <w:fldChar w:fldCharType="begin"/>
        </w:r>
        <w:r w:rsidR="006B4720" w:rsidRPr="005B2537">
          <w:rPr>
            <w:webHidden/>
          </w:rPr>
          <w:instrText xml:space="preserve"> PAGEREF _Toc535263127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1CE65205"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8" w:history="1">
        <w:r w:rsidR="006B4720" w:rsidRPr="005B2537">
          <w:rPr>
            <w:rStyle w:val="a6"/>
          </w:rPr>
          <w:t>7.4.1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_Toc535263128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4AE5547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29" w:history="1">
        <w:r w:rsidR="006B4720" w:rsidRPr="005B2537">
          <w:rPr>
            <w:rStyle w:val="a6"/>
            <w:lang w:eastAsia="zh-CN"/>
          </w:rPr>
          <w:t>7.4.2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the support of NWDAF-Assisted Future Background Data Transfer</w:t>
        </w:r>
        <w:r w:rsidR="006B4720" w:rsidRPr="005B2537">
          <w:rPr>
            <w:webHidden/>
          </w:rPr>
          <w:tab/>
        </w:r>
        <w:r w:rsidR="006B4720" w:rsidRPr="005B2537">
          <w:rPr>
            <w:webHidden/>
          </w:rPr>
          <w:fldChar w:fldCharType="begin"/>
        </w:r>
        <w:r w:rsidR="006B4720" w:rsidRPr="005B2537">
          <w:rPr>
            <w:webHidden/>
          </w:rPr>
          <w:instrText xml:space="preserve"> PAGEREF _Toc535263129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5AE56FF4"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0" w:history="1">
        <w:r w:rsidR="006B4720" w:rsidRPr="005B2537">
          <w:rPr>
            <w:rStyle w:val="a6"/>
          </w:rPr>
          <w:t>7.4.3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Future Background Data Transfer</w:t>
        </w:r>
        <w:r w:rsidR="006B4720" w:rsidRPr="005B2537">
          <w:rPr>
            <w:webHidden/>
          </w:rPr>
          <w:tab/>
        </w:r>
        <w:r w:rsidR="006B4720" w:rsidRPr="005B2537">
          <w:rPr>
            <w:webHidden/>
          </w:rPr>
          <w:fldChar w:fldCharType="begin"/>
        </w:r>
        <w:r w:rsidR="006B4720" w:rsidRPr="005B2537">
          <w:rPr>
            <w:webHidden/>
          </w:rPr>
          <w:instrText xml:space="preserve"> PAGEREF _Toc535263130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2F04DBFA"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1" w:history="1">
        <w:r w:rsidR="006B4720" w:rsidRPr="005B2537">
          <w:rPr>
            <w:rStyle w:val="a6"/>
          </w:rPr>
          <w:t>7.4.4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_Toc535263131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6877D4B8"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32" w:history="1">
        <w:r w:rsidR="006B4720" w:rsidRPr="005B2537">
          <w:rPr>
            <w:rStyle w:val="a6"/>
          </w:rPr>
          <w:t>7.5</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Performance Improvement and Supervision of mIoT Terminals</w:t>
        </w:r>
        <w:r w:rsidR="006B4720" w:rsidRPr="005B2537">
          <w:rPr>
            <w:webHidden/>
          </w:rPr>
          <w:tab/>
        </w:r>
        <w:r w:rsidR="006B4720" w:rsidRPr="005B2537">
          <w:rPr>
            <w:webHidden/>
          </w:rPr>
          <w:fldChar w:fldCharType="begin"/>
        </w:r>
        <w:r w:rsidR="006B4720" w:rsidRPr="005B2537">
          <w:rPr>
            <w:webHidden/>
          </w:rPr>
          <w:instrText xml:space="preserve"> PAGEREF _Toc535263132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58287AF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3" w:history="1">
        <w:r w:rsidR="006B4720" w:rsidRPr="005B2537">
          <w:rPr>
            <w:rStyle w:val="a6"/>
          </w:rPr>
          <w:t>7.5.1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_Toc535263133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24018988"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4" w:history="1">
        <w:r w:rsidR="006B4720" w:rsidRPr="005B2537">
          <w:rPr>
            <w:rStyle w:val="a6"/>
            <w:lang w:eastAsia="zh-CN"/>
          </w:rPr>
          <w:t>7.5.2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w:t>
        </w:r>
        <w:r w:rsidR="006B4720" w:rsidRPr="005B2537">
          <w:rPr>
            <w:rStyle w:val="a6"/>
            <w:lang w:eastAsia="zh-CN"/>
          </w:rPr>
          <w:t>related to</w:t>
        </w:r>
        <w:r w:rsidR="006B4720" w:rsidRPr="005B2537">
          <w:rPr>
            <w:rStyle w:val="a6"/>
          </w:rPr>
          <w:t xml:space="preserve"> NWDAF-Assisted Performance Improvement and Supervision of mIoT Terminals</w:t>
        </w:r>
        <w:r w:rsidR="006B4720" w:rsidRPr="005B2537">
          <w:rPr>
            <w:webHidden/>
          </w:rPr>
          <w:tab/>
        </w:r>
        <w:r w:rsidR="006B4720" w:rsidRPr="005B2537">
          <w:rPr>
            <w:webHidden/>
          </w:rPr>
          <w:fldChar w:fldCharType="begin"/>
        </w:r>
        <w:r w:rsidR="006B4720" w:rsidRPr="005B2537">
          <w:rPr>
            <w:webHidden/>
          </w:rPr>
          <w:instrText xml:space="preserve"> PAGEREF _Toc535263134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6A05E44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5" w:history="1">
        <w:r w:rsidR="006B4720" w:rsidRPr="005B2537">
          <w:rPr>
            <w:rStyle w:val="a6"/>
          </w:rPr>
          <w:t>7.5.3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Performance Improvement and Supervision of mIoT Terminals</w:t>
        </w:r>
        <w:r w:rsidR="006B4720" w:rsidRPr="005B2537">
          <w:rPr>
            <w:webHidden/>
          </w:rPr>
          <w:tab/>
        </w:r>
        <w:r w:rsidR="006B4720" w:rsidRPr="005B2537">
          <w:rPr>
            <w:webHidden/>
          </w:rPr>
          <w:fldChar w:fldCharType="begin"/>
        </w:r>
        <w:r w:rsidR="006B4720" w:rsidRPr="005B2537">
          <w:rPr>
            <w:webHidden/>
          </w:rPr>
          <w:instrText xml:space="preserve"> PAGEREF _Toc535263135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7F1412C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6" w:history="1">
        <w:r w:rsidR="006B4720" w:rsidRPr="005B2537">
          <w:rPr>
            <w:rStyle w:val="a6"/>
          </w:rPr>
          <w:t>7.5.4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_Toc535263136 \h </w:instrText>
        </w:r>
        <w:r w:rsidR="006B4720" w:rsidRPr="005B2537">
          <w:rPr>
            <w:webHidden/>
          </w:rPr>
        </w:r>
        <w:r w:rsidR="006B4720" w:rsidRPr="005B2537">
          <w:rPr>
            <w:webHidden/>
          </w:rPr>
          <w:fldChar w:fldCharType="separate"/>
        </w:r>
        <w:r w:rsidR="006B4720" w:rsidRPr="005B2537">
          <w:rPr>
            <w:webHidden/>
          </w:rPr>
          <w:t>10</w:t>
        </w:r>
        <w:r w:rsidR="006B4720" w:rsidRPr="005B2537">
          <w:rPr>
            <w:webHidden/>
          </w:rPr>
          <w:fldChar w:fldCharType="end"/>
        </w:r>
      </w:hyperlink>
    </w:p>
    <w:p w14:paraId="4021F81F"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37" w:history="1">
        <w:r w:rsidR="006B4720" w:rsidRPr="005B2537">
          <w:rPr>
            <w:rStyle w:val="a6"/>
          </w:rPr>
          <w:t>7.6</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MICO mode for mIoT terminals</w:t>
        </w:r>
        <w:r w:rsidR="006B4720" w:rsidRPr="005B2537">
          <w:rPr>
            <w:webHidden/>
          </w:rPr>
          <w:tab/>
        </w:r>
        <w:r w:rsidR="006B4720" w:rsidRPr="005B2537">
          <w:rPr>
            <w:webHidden/>
          </w:rPr>
          <w:fldChar w:fldCharType="begin"/>
        </w:r>
        <w:r w:rsidR="006B4720" w:rsidRPr="005B2537">
          <w:rPr>
            <w:webHidden/>
          </w:rPr>
          <w:instrText xml:space="preserve"> PAGEREF _Toc535263137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7238993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8" w:history="1">
        <w:r w:rsidR="006B4720" w:rsidRPr="005B2537">
          <w:rPr>
            <w:rStyle w:val="a6"/>
          </w:rPr>
          <w:t>7.6.1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_Toc535263138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005A0E80"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39" w:history="1">
        <w:r w:rsidR="006B4720" w:rsidRPr="005B2537">
          <w:rPr>
            <w:rStyle w:val="a6"/>
            <w:lang w:eastAsia="zh-CN"/>
          </w:rPr>
          <w:t>7.6.2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w:t>
        </w:r>
        <w:r w:rsidR="006B4720" w:rsidRPr="005B2537">
          <w:rPr>
            <w:rStyle w:val="a6"/>
            <w:lang w:eastAsia="zh-CN"/>
          </w:rPr>
          <w:t>related to</w:t>
        </w:r>
        <w:r w:rsidR="006B4720" w:rsidRPr="005B2537">
          <w:rPr>
            <w:rStyle w:val="a6"/>
          </w:rPr>
          <w:t xml:space="preserve"> NWDAF-Assisted MICO mode for mIoT terminals</w:t>
        </w:r>
        <w:r w:rsidR="006B4720" w:rsidRPr="005B2537">
          <w:rPr>
            <w:webHidden/>
          </w:rPr>
          <w:tab/>
        </w:r>
        <w:r w:rsidR="006B4720" w:rsidRPr="005B2537">
          <w:rPr>
            <w:webHidden/>
          </w:rPr>
          <w:fldChar w:fldCharType="begin"/>
        </w:r>
        <w:r w:rsidR="006B4720" w:rsidRPr="005B2537">
          <w:rPr>
            <w:webHidden/>
          </w:rPr>
          <w:instrText xml:space="preserve"> PAGEREF _Toc535263139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19EAF761"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0" w:history="1">
        <w:r w:rsidR="006B4720" w:rsidRPr="005B2537">
          <w:rPr>
            <w:rStyle w:val="a6"/>
          </w:rPr>
          <w:t>7.6.3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MICO mode for mIoT terminals</w:t>
        </w:r>
        <w:r w:rsidR="006B4720" w:rsidRPr="005B2537">
          <w:rPr>
            <w:webHidden/>
          </w:rPr>
          <w:tab/>
        </w:r>
        <w:r w:rsidR="006B4720" w:rsidRPr="005B2537">
          <w:rPr>
            <w:webHidden/>
          </w:rPr>
          <w:fldChar w:fldCharType="begin"/>
        </w:r>
        <w:r w:rsidR="006B4720" w:rsidRPr="005B2537">
          <w:rPr>
            <w:webHidden/>
          </w:rPr>
          <w:instrText xml:space="preserve"> PAGEREF _Toc535263140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66210487"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1" w:history="1">
        <w:r w:rsidR="006B4720" w:rsidRPr="005B2537">
          <w:rPr>
            <w:rStyle w:val="a6"/>
          </w:rPr>
          <w:t>7.6.4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_Toc535263141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1BB79168"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42" w:history="1">
        <w:r w:rsidR="006B4720" w:rsidRPr="005B2537">
          <w:rPr>
            <w:rStyle w:val="a6"/>
          </w:rPr>
          <w:t>7.7</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Network Status Exposure</w:t>
        </w:r>
        <w:r w:rsidR="006B4720" w:rsidRPr="005B2537">
          <w:rPr>
            <w:webHidden/>
          </w:rPr>
          <w:tab/>
        </w:r>
        <w:r w:rsidR="006B4720" w:rsidRPr="005B2537">
          <w:rPr>
            <w:webHidden/>
          </w:rPr>
          <w:fldChar w:fldCharType="begin"/>
        </w:r>
        <w:r w:rsidR="006B4720" w:rsidRPr="005B2537">
          <w:rPr>
            <w:webHidden/>
          </w:rPr>
          <w:instrText xml:space="preserve"> PAGEREF _Toc535263142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6C521114"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3" w:history="1">
        <w:r w:rsidR="006B4720" w:rsidRPr="005B2537">
          <w:rPr>
            <w:rStyle w:val="a6"/>
          </w:rPr>
          <w:t>7.7.1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_Toc535263143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2366255A"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4" w:history="1">
        <w:r w:rsidR="006B4720" w:rsidRPr="005B2537">
          <w:rPr>
            <w:rStyle w:val="a6"/>
          </w:rPr>
          <w:t>7.7.2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support of NWDAF-Assisted Network Status Exposure</w:t>
        </w:r>
        <w:r w:rsidR="006B4720" w:rsidRPr="005B2537">
          <w:rPr>
            <w:webHidden/>
          </w:rPr>
          <w:tab/>
        </w:r>
        <w:r w:rsidR="006B4720" w:rsidRPr="005B2537">
          <w:rPr>
            <w:webHidden/>
          </w:rPr>
          <w:fldChar w:fldCharType="begin"/>
        </w:r>
        <w:r w:rsidR="006B4720" w:rsidRPr="005B2537">
          <w:rPr>
            <w:webHidden/>
          </w:rPr>
          <w:instrText xml:space="preserve"> PAGEREF _Toc535263144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20B3B58E"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5" w:history="1">
        <w:r w:rsidR="006B4720" w:rsidRPr="005B2537">
          <w:rPr>
            <w:rStyle w:val="a6"/>
          </w:rPr>
          <w:t>7.7.3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Network Status Exposure</w:t>
        </w:r>
        <w:r w:rsidR="006B4720" w:rsidRPr="005B2537">
          <w:rPr>
            <w:webHidden/>
          </w:rPr>
          <w:tab/>
        </w:r>
        <w:r w:rsidR="006B4720" w:rsidRPr="005B2537">
          <w:rPr>
            <w:webHidden/>
          </w:rPr>
          <w:fldChar w:fldCharType="begin"/>
        </w:r>
        <w:r w:rsidR="006B4720" w:rsidRPr="005B2537">
          <w:rPr>
            <w:webHidden/>
          </w:rPr>
          <w:instrText xml:space="preserve"> PAGEREF _Toc535263145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2948C37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6" w:history="1">
        <w:r w:rsidR="006B4720" w:rsidRPr="005B2537">
          <w:rPr>
            <w:rStyle w:val="a6"/>
          </w:rPr>
          <w:t>7.7.4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_Toc535263146 \h </w:instrText>
        </w:r>
        <w:r w:rsidR="006B4720" w:rsidRPr="005B2537">
          <w:rPr>
            <w:webHidden/>
          </w:rPr>
        </w:r>
        <w:r w:rsidR="006B4720" w:rsidRPr="005B2537">
          <w:rPr>
            <w:webHidden/>
          </w:rPr>
          <w:fldChar w:fldCharType="separate"/>
        </w:r>
        <w:r w:rsidR="006B4720" w:rsidRPr="005B2537">
          <w:rPr>
            <w:webHidden/>
          </w:rPr>
          <w:t>11</w:t>
        </w:r>
        <w:r w:rsidR="006B4720" w:rsidRPr="005B2537">
          <w:rPr>
            <w:webHidden/>
          </w:rPr>
          <w:fldChar w:fldCharType="end"/>
        </w:r>
      </w:hyperlink>
    </w:p>
    <w:p w14:paraId="678016AE"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47" w:history="1">
        <w:r w:rsidR="006B4720" w:rsidRPr="005B2537">
          <w:rPr>
            <w:rStyle w:val="a6"/>
          </w:rPr>
          <w:t>7.8</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Slice SLA Guarantee</w:t>
        </w:r>
        <w:r w:rsidR="006B4720" w:rsidRPr="005B2537">
          <w:rPr>
            <w:webHidden/>
          </w:rPr>
          <w:tab/>
        </w:r>
        <w:r w:rsidR="006B4720" w:rsidRPr="005B2537">
          <w:rPr>
            <w:webHidden/>
          </w:rPr>
          <w:fldChar w:fldCharType="begin"/>
        </w:r>
        <w:r w:rsidR="006B4720" w:rsidRPr="005B2537">
          <w:rPr>
            <w:webHidden/>
          </w:rPr>
          <w:instrText xml:space="preserve"> PAGEREF _Toc535263147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37F2F89D"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8" w:history="1">
        <w:r w:rsidR="006B4720" w:rsidRPr="005B2537">
          <w:rPr>
            <w:rStyle w:val="a6"/>
          </w:rPr>
          <w:t>7.8.1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_Toc535263148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7F386BFC"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49" w:history="1">
        <w:r w:rsidR="006B4720" w:rsidRPr="005B2537">
          <w:rPr>
            <w:rStyle w:val="a6"/>
          </w:rPr>
          <w:t>7.8.2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support of NWDAF-Assisted Slice SLA Guarantee</w:t>
        </w:r>
        <w:r w:rsidR="006B4720" w:rsidRPr="005B2537">
          <w:rPr>
            <w:webHidden/>
          </w:rPr>
          <w:tab/>
        </w:r>
        <w:r w:rsidR="006B4720" w:rsidRPr="005B2537">
          <w:rPr>
            <w:webHidden/>
          </w:rPr>
          <w:fldChar w:fldCharType="begin"/>
        </w:r>
        <w:r w:rsidR="006B4720" w:rsidRPr="005B2537">
          <w:rPr>
            <w:webHidden/>
          </w:rPr>
          <w:instrText xml:space="preserve"> PAGEREF _Toc535263149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3293914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0" w:history="1">
        <w:r w:rsidR="006B4720" w:rsidRPr="005B2537">
          <w:rPr>
            <w:rStyle w:val="a6"/>
          </w:rPr>
          <w:t>7.8.3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Slice SLA Guarantee</w:t>
        </w:r>
        <w:r w:rsidR="006B4720" w:rsidRPr="005B2537">
          <w:rPr>
            <w:webHidden/>
          </w:rPr>
          <w:tab/>
        </w:r>
        <w:r w:rsidR="006B4720" w:rsidRPr="005B2537">
          <w:rPr>
            <w:webHidden/>
          </w:rPr>
          <w:fldChar w:fldCharType="begin"/>
        </w:r>
        <w:r w:rsidR="006B4720" w:rsidRPr="005B2537">
          <w:rPr>
            <w:webHidden/>
          </w:rPr>
          <w:instrText xml:space="preserve"> PAGEREF _Toc535263150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6239AFB4"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1" w:history="1">
        <w:r w:rsidR="006B4720" w:rsidRPr="005B2537">
          <w:rPr>
            <w:rStyle w:val="a6"/>
          </w:rPr>
          <w:t>7.8.4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_Toc535263151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5A1674D7"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52" w:history="1">
        <w:r w:rsidR="006B4720" w:rsidRPr="005B2537">
          <w:rPr>
            <w:rStyle w:val="a6"/>
          </w:rPr>
          <w:t>7.9</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Customizing Mobility Management</w:t>
        </w:r>
        <w:r w:rsidR="006B4720" w:rsidRPr="005B2537">
          <w:rPr>
            <w:webHidden/>
          </w:rPr>
          <w:tab/>
        </w:r>
        <w:r w:rsidR="006B4720" w:rsidRPr="005B2537">
          <w:rPr>
            <w:webHidden/>
          </w:rPr>
          <w:fldChar w:fldCharType="begin"/>
        </w:r>
        <w:r w:rsidR="006B4720" w:rsidRPr="005B2537">
          <w:rPr>
            <w:webHidden/>
          </w:rPr>
          <w:instrText xml:space="preserve"> PAGEREF _Toc535263152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2A8D3DE3"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3" w:history="1">
        <w:r w:rsidR="006B4720" w:rsidRPr="005B2537">
          <w:rPr>
            <w:rStyle w:val="a6"/>
          </w:rPr>
          <w:t>7.9.1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Procedure Description</w:t>
        </w:r>
        <w:r w:rsidR="006B4720" w:rsidRPr="005B2537">
          <w:rPr>
            <w:webHidden/>
          </w:rPr>
          <w:tab/>
        </w:r>
        <w:r w:rsidR="006B4720" w:rsidRPr="005B2537">
          <w:rPr>
            <w:webHidden/>
          </w:rPr>
          <w:fldChar w:fldCharType="begin"/>
        </w:r>
        <w:r w:rsidR="006B4720" w:rsidRPr="005B2537">
          <w:rPr>
            <w:webHidden/>
          </w:rPr>
          <w:instrText xml:space="preserve"> PAGEREF _Toc535263153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078C08E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4" w:history="1">
        <w:r w:rsidR="006B4720" w:rsidRPr="005B2537">
          <w:rPr>
            <w:rStyle w:val="a6"/>
          </w:rPr>
          <w:t>7.9.2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ko-KR"/>
          </w:rPr>
          <w:t>Information</w:t>
        </w:r>
        <w:r w:rsidR="006B4720" w:rsidRPr="005B2537">
          <w:rPr>
            <w:rStyle w:val="a6"/>
          </w:rPr>
          <w:t xml:space="preserve"> for support of NWDAF-Assisted Mobility Management Customizing</w:t>
        </w:r>
        <w:r w:rsidR="006B4720" w:rsidRPr="005B2537">
          <w:rPr>
            <w:webHidden/>
          </w:rPr>
          <w:tab/>
        </w:r>
        <w:r w:rsidR="006B4720" w:rsidRPr="005B2537">
          <w:rPr>
            <w:webHidden/>
          </w:rPr>
          <w:fldChar w:fldCharType="begin"/>
        </w:r>
        <w:r w:rsidR="006B4720" w:rsidRPr="005B2537">
          <w:rPr>
            <w:webHidden/>
          </w:rPr>
          <w:instrText xml:space="preserve"> PAGEREF _Toc535263154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223D6A4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5" w:history="1">
        <w:r w:rsidR="006B4720" w:rsidRPr="005B2537">
          <w:rPr>
            <w:rStyle w:val="a6"/>
          </w:rPr>
          <w:t>7.9.3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Procedure to support NWDAF-Assisted Mobility Management Customizing</w:t>
        </w:r>
        <w:r w:rsidR="006B4720" w:rsidRPr="005B2537">
          <w:rPr>
            <w:webHidden/>
          </w:rPr>
          <w:tab/>
        </w:r>
        <w:r w:rsidR="006B4720" w:rsidRPr="005B2537">
          <w:rPr>
            <w:webHidden/>
          </w:rPr>
          <w:fldChar w:fldCharType="begin"/>
        </w:r>
        <w:r w:rsidR="006B4720" w:rsidRPr="005B2537">
          <w:rPr>
            <w:webHidden/>
          </w:rPr>
          <w:instrText xml:space="preserve"> PAGEREF _Toc535263155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29238ED2"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56" w:history="1">
        <w:r w:rsidR="006B4720" w:rsidRPr="005B2537">
          <w:rPr>
            <w:rStyle w:val="a6"/>
          </w:rPr>
          <w:t>7.9.4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Interaction with other NFs</w:t>
        </w:r>
        <w:r w:rsidR="006B4720" w:rsidRPr="005B2537">
          <w:rPr>
            <w:webHidden/>
          </w:rPr>
          <w:tab/>
        </w:r>
        <w:r w:rsidR="006B4720" w:rsidRPr="005B2537">
          <w:rPr>
            <w:webHidden/>
          </w:rPr>
          <w:fldChar w:fldCharType="begin"/>
        </w:r>
        <w:r w:rsidR="006B4720" w:rsidRPr="005B2537">
          <w:rPr>
            <w:webHidden/>
          </w:rPr>
          <w:instrText xml:space="preserve"> PAGEREF _Toc535263156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542AE461"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57" w:history="1">
        <w:r w:rsidR="006B4720" w:rsidRPr="005B2537">
          <w:rPr>
            <w:rStyle w:val="a6"/>
          </w:rPr>
          <w:t>7.Y</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&lt;YY related Requirement and Procedure&gt;</w:t>
        </w:r>
        <w:r w:rsidR="006B4720" w:rsidRPr="005B2537">
          <w:rPr>
            <w:webHidden/>
          </w:rPr>
          <w:tab/>
        </w:r>
        <w:r w:rsidR="006B4720" w:rsidRPr="005B2537">
          <w:rPr>
            <w:webHidden/>
          </w:rPr>
          <w:fldChar w:fldCharType="begin"/>
        </w:r>
        <w:r w:rsidR="006B4720" w:rsidRPr="005B2537">
          <w:rPr>
            <w:webHidden/>
          </w:rPr>
          <w:instrText xml:space="preserve"> PAGEREF _Toc535263157 \h </w:instrText>
        </w:r>
        <w:r w:rsidR="006B4720" w:rsidRPr="005B2537">
          <w:rPr>
            <w:webHidden/>
          </w:rPr>
        </w:r>
        <w:r w:rsidR="006B4720" w:rsidRPr="005B2537">
          <w:rPr>
            <w:webHidden/>
          </w:rPr>
          <w:fldChar w:fldCharType="separate"/>
        </w:r>
        <w:r w:rsidR="006B4720" w:rsidRPr="005B2537">
          <w:rPr>
            <w:webHidden/>
          </w:rPr>
          <w:t>12</w:t>
        </w:r>
        <w:r w:rsidR="006B4720" w:rsidRPr="005B2537">
          <w:rPr>
            <w:webHidden/>
          </w:rPr>
          <w:fldChar w:fldCharType="end"/>
        </w:r>
      </w:hyperlink>
    </w:p>
    <w:p w14:paraId="0C885221"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158" w:history="1">
        <w:r w:rsidR="006B4720" w:rsidRPr="005B2537">
          <w:rPr>
            <w:rStyle w:val="a6"/>
            <w:lang w:eastAsia="zh-CN"/>
          </w:rPr>
          <w:t>8</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NWDAF Services and Assistance  Definitions</w:t>
        </w:r>
        <w:r w:rsidR="006B4720" w:rsidRPr="005B2537">
          <w:rPr>
            <w:webHidden/>
          </w:rPr>
          <w:tab/>
        </w:r>
        <w:r w:rsidR="006B4720" w:rsidRPr="005B2537">
          <w:rPr>
            <w:webHidden/>
          </w:rPr>
          <w:fldChar w:fldCharType="begin"/>
        </w:r>
        <w:r w:rsidR="006B4720" w:rsidRPr="005B2537">
          <w:rPr>
            <w:webHidden/>
          </w:rPr>
          <w:instrText xml:space="preserve"> PAGEREF _Toc535263158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64C37D40"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59" w:history="1">
        <w:r w:rsidR="006B4720" w:rsidRPr="005B2537">
          <w:rPr>
            <w:rStyle w:val="a6"/>
            <w:lang w:eastAsia="zh-CN"/>
          </w:rPr>
          <w:t>8.1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General related NWDAF Services</w:t>
        </w:r>
        <w:r w:rsidR="006B4720" w:rsidRPr="005B2537">
          <w:rPr>
            <w:webHidden/>
          </w:rPr>
          <w:tab/>
        </w:r>
        <w:r w:rsidR="006B4720" w:rsidRPr="005B2537">
          <w:rPr>
            <w:webHidden/>
          </w:rPr>
          <w:fldChar w:fldCharType="begin"/>
        </w:r>
        <w:r w:rsidR="006B4720" w:rsidRPr="005B2537">
          <w:rPr>
            <w:webHidden/>
          </w:rPr>
          <w:instrText xml:space="preserve"> PAGEREF _Toc535263159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3AA8E21B"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0" w:history="1">
        <w:r w:rsidR="006B4720" w:rsidRPr="005B2537">
          <w:rPr>
            <w:rStyle w:val="a6"/>
            <w:lang w:eastAsia="zh-CN"/>
          </w:rPr>
          <w:t>8.1.1</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NWDAF Services Description</w:t>
        </w:r>
        <w:r w:rsidR="006B4720" w:rsidRPr="005B2537">
          <w:rPr>
            <w:webHidden/>
          </w:rPr>
          <w:tab/>
        </w:r>
        <w:r w:rsidR="006B4720" w:rsidRPr="005B2537">
          <w:rPr>
            <w:webHidden/>
          </w:rPr>
          <w:fldChar w:fldCharType="begin"/>
        </w:r>
        <w:r w:rsidR="006B4720" w:rsidRPr="005B2537">
          <w:rPr>
            <w:webHidden/>
          </w:rPr>
          <w:instrText xml:space="preserve"> PAGEREF _Toc535263160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7BF70830"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1" w:history="1">
        <w:r w:rsidR="006B4720" w:rsidRPr="005B2537">
          <w:rPr>
            <w:rStyle w:val="a6"/>
            <w:lang w:eastAsia="zh-CN"/>
          </w:rPr>
          <w:t>8.1.2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General NWDAF Service procedures</w:t>
        </w:r>
        <w:r w:rsidR="006B4720" w:rsidRPr="005B2537">
          <w:rPr>
            <w:webHidden/>
          </w:rPr>
          <w:tab/>
        </w:r>
        <w:r w:rsidR="006B4720" w:rsidRPr="005B2537">
          <w:rPr>
            <w:webHidden/>
          </w:rPr>
          <w:fldChar w:fldCharType="begin"/>
        </w:r>
        <w:r w:rsidR="006B4720" w:rsidRPr="005B2537">
          <w:rPr>
            <w:webHidden/>
          </w:rPr>
          <w:instrText xml:space="preserve"> PAGEREF _Toc535263161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4F02063C" w14:textId="77777777" w:rsidR="006B4720" w:rsidRPr="005B2537" w:rsidRDefault="001316D8">
      <w:pPr>
        <w:pStyle w:val="20"/>
        <w:rPr>
          <w:rFonts w:asciiTheme="minorHAnsi" w:eastAsiaTheme="minorEastAsia" w:hAnsiTheme="minorHAnsi" w:cstheme="minorBidi"/>
          <w:kern w:val="2"/>
          <w:sz w:val="21"/>
          <w:szCs w:val="22"/>
          <w:lang w:val="en-US" w:eastAsia="zh-CN"/>
        </w:rPr>
      </w:pPr>
      <w:hyperlink w:anchor="_Toc535263162" w:history="1">
        <w:r w:rsidR="006B4720" w:rsidRPr="005B2537">
          <w:rPr>
            <w:rStyle w:val="a6"/>
            <w:lang w:eastAsia="zh-CN"/>
          </w:rPr>
          <w:t>8.2</w:t>
        </w:r>
        <w:r w:rsidR="006B4720" w:rsidRPr="005B2537">
          <w:rPr>
            <w:rFonts w:asciiTheme="minorHAnsi" w:eastAsiaTheme="minorEastAsia" w:hAnsiTheme="minorHAnsi" w:cstheme="minorBidi"/>
            <w:kern w:val="2"/>
            <w:sz w:val="21"/>
            <w:szCs w:val="22"/>
            <w:lang w:val="en-US" w:eastAsia="zh-CN"/>
          </w:rPr>
          <w:tab/>
        </w:r>
        <w:r w:rsidR="006B4720" w:rsidRPr="005B2537">
          <w:rPr>
            <w:rStyle w:val="a6"/>
            <w:lang w:eastAsia="zh-CN"/>
          </w:rPr>
          <w:t>NWDAF Assistance Definitions</w:t>
        </w:r>
        <w:r w:rsidR="006B4720" w:rsidRPr="005B2537">
          <w:rPr>
            <w:webHidden/>
          </w:rPr>
          <w:tab/>
        </w:r>
        <w:r w:rsidR="006B4720" w:rsidRPr="005B2537">
          <w:rPr>
            <w:webHidden/>
          </w:rPr>
          <w:fldChar w:fldCharType="begin"/>
        </w:r>
        <w:r w:rsidR="006B4720" w:rsidRPr="005B2537">
          <w:rPr>
            <w:webHidden/>
          </w:rPr>
          <w:instrText xml:space="preserve"> PAGEREF _Toc535263162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1BB5FBBF"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3" w:history="1">
        <w:r w:rsidR="006B4720" w:rsidRPr="005B2537">
          <w:rPr>
            <w:rStyle w:val="a6"/>
            <w:lang w:eastAsia="zh-CN"/>
          </w:rPr>
          <w:t>8.2.1</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w:t>
        </w:r>
        <w:r w:rsidR="006B4720" w:rsidRPr="005B2537">
          <w:rPr>
            <w:rStyle w:val="a6"/>
            <w:lang w:eastAsia="zh-CN"/>
          </w:rPr>
          <w:t xml:space="preserve">Assisted </w:t>
        </w:r>
        <w:r w:rsidR="006B4720" w:rsidRPr="005B2537">
          <w:rPr>
            <w:rStyle w:val="a6"/>
          </w:rPr>
          <w:t>Slice Load Level Provisioning</w:t>
        </w:r>
        <w:r w:rsidR="006B4720" w:rsidRPr="005B2537">
          <w:rPr>
            <w:webHidden/>
          </w:rPr>
          <w:tab/>
        </w:r>
        <w:r w:rsidR="006B4720" w:rsidRPr="005B2537">
          <w:rPr>
            <w:webHidden/>
          </w:rPr>
          <w:fldChar w:fldCharType="begin"/>
        </w:r>
        <w:r w:rsidR="006B4720" w:rsidRPr="005B2537">
          <w:rPr>
            <w:webHidden/>
          </w:rPr>
          <w:instrText xml:space="preserve"> PAGEREF _Toc535263163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2F87A0F6"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4" w:history="1">
        <w:r w:rsidR="006B4720" w:rsidRPr="005B2537">
          <w:rPr>
            <w:rStyle w:val="a6"/>
            <w:lang w:eastAsia="zh-CN"/>
          </w:rPr>
          <w:t>8.2.2</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NWADF-Assisted QoS Profile Provisioning</w:t>
        </w:r>
        <w:r w:rsidR="006B4720" w:rsidRPr="005B2537">
          <w:rPr>
            <w:webHidden/>
          </w:rPr>
          <w:tab/>
        </w:r>
        <w:r w:rsidR="006B4720" w:rsidRPr="005B2537">
          <w:rPr>
            <w:webHidden/>
          </w:rPr>
          <w:fldChar w:fldCharType="begin"/>
        </w:r>
        <w:r w:rsidR="006B4720" w:rsidRPr="005B2537">
          <w:rPr>
            <w:webHidden/>
          </w:rPr>
          <w:instrText xml:space="preserve"> PAGEREF _Toc535263164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0136B74A"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5" w:history="1">
        <w:r w:rsidR="006B4720" w:rsidRPr="005B2537">
          <w:rPr>
            <w:rStyle w:val="a6"/>
          </w:rPr>
          <w:t>8.2.3</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Traffic Routing</w:t>
        </w:r>
        <w:r w:rsidR="006B4720" w:rsidRPr="005B2537">
          <w:rPr>
            <w:webHidden/>
          </w:rPr>
          <w:tab/>
        </w:r>
        <w:r w:rsidR="006B4720" w:rsidRPr="005B2537">
          <w:rPr>
            <w:webHidden/>
          </w:rPr>
          <w:fldChar w:fldCharType="begin"/>
        </w:r>
        <w:r w:rsidR="006B4720" w:rsidRPr="005B2537">
          <w:rPr>
            <w:webHidden/>
          </w:rPr>
          <w:instrText xml:space="preserve"> PAGEREF _Toc535263165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2B225505"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6" w:history="1">
        <w:r w:rsidR="006B4720" w:rsidRPr="005B2537">
          <w:rPr>
            <w:rStyle w:val="a6"/>
          </w:rPr>
          <w:t>8.2.4</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Future Background Data Transfer</w:t>
        </w:r>
        <w:r w:rsidR="006B4720" w:rsidRPr="005B2537">
          <w:rPr>
            <w:webHidden/>
          </w:rPr>
          <w:tab/>
        </w:r>
        <w:r w:rsidR="006B4720" w:rsidRPr="005B2537">
          <w:rPr>
            <w:webHidden/>
          </w:rPr>
          <w:fldChar w:fldCharType="begin"/>
        </w:r>
        <w:r w:rsidR="006B4720" w:rsidRPr="005B2537">
          <w:rPr>
            <w:webHidden/>
          </w:rPr>
          <w:instrText xml:space="preserve"> PAGEREF _Toc535263166 \h </w:instrText>
        </w:r>
        <w:r w:rsidR="006B4720" w:rsidRPr="005B2537">
          <w:rPr>
            <w:webHidden/>
          </w:rPr>
        </w:r>
        <w:r w:rsidR="006B4720" w:rsidRPr="005B2537">
          <w:rPr>
            <w:webHidden/>
          </w:rPr>
          <w:fldChar w:fldCharType="separate"/>
        </w:r>
        <w:r w:rsidR="006B4720" w:rsidRPr="005B2537">
          <w:rPr>
            <w:webHidden/>
          </w:rPr>
          <w:t>13</w:t>
        </w:r>
        <w:r w:rsidR="006B4720" w:rsidRPr="005B2537">
          <w:rPr>
            <w:webHidden/>
          </w:rPr>
          <w:fldChar w:fldCharType="end"/>
        </w:r>
      </w:hyperlink>
    </w:p>
    <w:p w14:paraId="5F247110"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7" w:history="1">
        <w:r w:rsidR="006B4720" w:rsidRPr="005B2537">
          <w:rPr>
            <w:rStyle w:val="a6"/>
          </w:rPr>
          <w:t>8.2.5</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Performance Improvement and Supervision of mIoT Terminals</w:t>
        </w:r>
        <w:r w:rsidR="006B4720" w:rsidRPr="005B2537">
          <w:rPr>
            <w:webHidden/>
          </w:rPr>
          <w:tab/>
        </w:r>
        <w:r w:rsidR="006B4720" w:rsidRPr="005B2537">
          <w:rPr>
            <w:webHidden/>
          </w:rPr>
          <w:fldChar w:fldCharType="begin"/>
        </w:r>
        <w:r w:rsidR="006B4720" w:rsidRPr="005B2537">
          <w:rPr>
            <w:webHidden/>
          </w:rPr>
          <w:instrText xml:space="preserve"> PAGEREF _Toc535263167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14126CC3"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8" w:history="1">
        <w:r w:rsidR="006B4720" w:rsidRPr="005B2537">
          <w:rPr>
            <w:rStyle w:val="a6"/>
          </w:rPr>
          <w:t>8.2.6</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MICO mode for mIoT terminals</w:t>
        </w:r>
        <w:r w:rsidR="006B4720" w:rsidRPr="005B2537">
          <w:rPr>
            <w:webHidden/>
          </w:rPr>
          <w:tab/>
        </w:r>
        <w:r w:rsidR="006B4720" w:rsidRPr="005B2537">
          <w:rPr>
            <w:webHidden/>
          </w:rPr>
          <w:fldChar w:fldCharType="begin"/>
        </w:r>
        <w:r w:rsidR="006B4720" w:rsidRPr="005B2537">
          <w:rPr>
            <w:webHidden/>
          </w:rPr>
          <w:instrText xml:space="preserve"> PAGEREF _Toc535263168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21E32CE3"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69" w:history="1">
        <w:r w:rsidR="006B4720" w:rsidRPr="005B2537">
          <w:rPr>
            <w:rStyle w:val="a6"/>
          </w:rPr>
          <w:t>8.2.7</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Network Status Exposure</w:t>
        </w:r>
        <w:r w:rsidR="006B4720" w:rsidRPr="005B2537">
          <w:rPr>
            <w:webHidden/>
          </w:rPr>
          <w:tab/>
        </w:r>
        <w:r w:rsidR="006B4720" w:rsidRPr="005B2537">
          <w:rPr>
            <w:webHidden/>
          </w:rPr>
          <w:fldChar w:fldCharType="begin"/>
        </w:r>
        <w:r w:rsidR="006B4720" w:rsidRPr="005B2537">
          <w:rPr>
            <w:webHidden/>
          </w:rPr>
          <w:instrText xml:space="preserve"> PAGEREF _Toc535263169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233DD536"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70" w:history="1">
        <w:r w:rsidR="006B4720" w:rsidRPr="005B2537">
          <w:rPr>
            <w:rStyle w:val="a6"/>
          </w:rPr>
          <w:t>8.2.8</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Slice SLA Guarantee</w:t>
        </w:r>
        <w:r w:rsidR="006B4720" w:rsidRPr="005B2537">
          <w:rPr>
            <w:webHidden/>
          </w:rPr>
          <w:tab/>
        </w:r>
        <w:r w:rsidR="006B4720" w:rsidRPr="005B2537">
          <w:rPr>
            <w:webHidden/>
          </w:rPr>
          <w:fldChar w:fldCharType="begin"/>
        </w:r>
        <w:r w:rsidR="006B4720" w:rsidRPr="005B2537">
          <w:rPr>
            <w:webHidden/>
          </w:rPr>
          <w:instrText xml:space="preserve"> PAGEREF _Toc535263170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16293CCE"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71" w:history="1">
        <w:r w:rsidR="006B4720" w:rsidRPr="005B2537">
          <w:rPr>
            <w:rStyle w:val="a6"/>
          </w:rPr>
          <w:t>8.2.9</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NWDAF-Assisted Customizing Mobility Management</w:t>
        </w:r>
        <w:r w:rsidR="006B4720" w:rsidRPr="005B2537">
          <w:rPr>
            <w:webHidden/>
          </w:rPr>
          <w:tab/>
        </w:r>
        <w:r w:rsidR="006B4720" w:rsidRPr="005B2537">
          <w:rPr>
            <w:webHidden/>
          </w:rPr>
          <w:fldChar w:fldCharType="begin"/>
        </w:r>
        <w:r w:rsidR="006B4720" w:rsidRPr="005B2537">
          <w:rPr>
            <w:webHidden/>
          </w:rPr>
          <w:instrText xml:space="preserve"> PAGEREF _Toc535263171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470E698D" w14:textId="77777777" w:rsidR="006B4720" w:rsidRPr="005B2537" w:rsidRDefault="001316D8">
      <w:pPr>
        <w:pStyle w:val="30"/>
        <w:rPr>
          <w:rFonts w:asciiTheme="minorHAnsi" w:eastAsiaTheme="minorEastAsia" w:hAnsiTheme="minorHAnsi" w:cstheme="minorBidi"/>
          <w:kern w:val="2"/>
          <w:sz w:val="21"/>
          <w:szCs w:val="22"/>
          <w:lang w:val="en-US" w:eastAsia="zh-CN"/>
        </w:rPr>
      </w:pPr>
      <w:hyperlink w:anchor="_Toc535263172" w:history="1">
        <w:r w:rsidR="006B4720" w:rsidRPr="005B2537">
          <w:rPr>
            <w:rStyle w:val="a6"/>
          </w:rPr>
          <w:t>8.2.Y</w:t>
        </w:r>
        <w:r w:rsidR="006B4720" w:rsidRPr="005B2537">
          <w:rPr>
            <w:rFonts w:asciiTheme="minorHAnsi" w:eastAsiaTheme="minorEastAsia" w:hAnsiTheme="minorHAnsi" w:cstheme="minorBidi"/>
            <w:kern w:val="2"/>
            <w:sz w:val="21"/>
            <w:szCs w:val="22"/>
            <w:lang w:val="en-US" w:eastAsia="zh-CN"/>
          </w:rPr>
          <w:tab/>
        </w:r>
        <w:r w:rsidR="006B4720" w:rsidRPr="005B2537">
          <w:rPr>
            <w:rStyle w:val="a6"/>
          </w:rPr>
          <w:t>&lt;Network Function Services related to Use Case Y&gt;</w:t>
        </w:r>
        <w:r w:rsidR="006B4720" w:rsidRPr="005B2537">
          <w:rPr>
            <w:webHidden/>
          </w:rPr>
          <w:tab/>
        </w:r>
        <w:r w:rsidR="006B4720" w:rsidRPr="005B2537">
          <w:rPr>
            <w:webHidden/>
          </w:rPr>
          <w:fldChar w:fldCharType="begin"/>
        </w:r>
        <w:r w:rsidR="006B4720" w:rsidRPr="005B2537">
          <w:rPr>
            <w:webHidden/>
          </w:rPr>
          <w:instrText xml:space="preserve"> PAGEREF _Toc535263172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0EF42157"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173" w:history="1">
        <w:r w:rsidR="006B4720" w:rsidRPr="005B2537">
          <w:rPr>
            <w:rStyle w:val="a6"/>
          </w:rPr>
          <w:t>Annex A (informative):</w:t>
        </w:r>
        <w:r w:rsidR="006B4720" w:rsidRPr="005B2537">
          <w:rPr>
            <w:webHidden/>
          </w:rPr>
          <w:tab/>
        </w:r>
        <w:r w:rsidR="006B4720" w:rsidRPr="005B2537">
          <w:rPr>
            <w:webHidden/>
          </w:rPr>
          <w:fldChar w:fldCharType="begin"/>
        </w:r>
        <w:r w:rsidR="006B4720" w:rsidRPr="005B2537">
          <w:rPr>
            <w:webHidden/>
          </w:rPr>
          <w:instrText xml:space="preserve"> PAGEREF _Toc535263173 \h </w:instrText>
        </w:r>
        <w:r w:rsidR="006B4720" w:rsidRPr="005B2537">
          <w:rPr>
            <w:webHidden/>
          </w:rPr>
        </w:r>
        <w:r w:rsidR="006B4720" w:rsidRPr="005B2537">
          <w:rPr>
            <w:webHidden/>
          </w:rPr>
          <w:fldChar w:fldCharType="separate"/>
        </w:r>
        <w:r w:rsidR="006B4720" w:rsidRPr="005B2537">
          <w:rPr>
            <w:webHidden/>
          </w:rPr>
          <w:t>14</w:t>
        </w:r>
        <w:r w:rsidR="006B4720" w:rsidRPr="005B2537">
          <w:rPr>
            <w:webHidden/>
          </w:rPr>
          <w:fldChar w:fldCharType="end"/>
        </w:r>
      </w:hyperlink>
    </w:p>
    <w:p w14:paraId="46AFB549" w14:textId="77777777" w:rsidR="006B4720" w:rsidRPr="005B2537" w:rsidRDefault="001316D8">
      <w:pPr>
        <w:pStyle w:val="10"/>
        <w:rPr>
          <w:rFonts w:asciiTheme="minorHAnsi" w:eastAsiaTheme="minorEastAsia" w:hAnsiTheme="minorHAnsi" w:cstheme="minorBidi"/>
          <w:kern w:val="2"/>
          <w:sz w:val="21"/>
          <w:szCs w:val="22"/>
          <w:lang w:val="en-US" w:eastAsia="zh-CN"/>
        </w:rPr>
      </w:pPr>
      <w:hyperlink w:anchor="_Toc535263174" w:history="1">
        <w:r w:rsidR="006B4720" w:rsidRPr="005B2537">
          <w:rPr>
            <w:rStyle w:val="a6"/>
          </w:rPr>
          <w:t>Annex B (informative): Change history</w:t>
        </w:r>
        <w:r w:rsidR="006B4720" w:rsidRPr="005B2537">
          <w:rPr>
            <w:webHidden/>
          </w:rPr>
          <w:tab/>
        </w:r>
        <w:r w:rsidR="006B4720" w:rsidRPr="005B2537">
          <w:rPr>
            <w:webHidden/>
          </w:rPr>
          <w:fldChar w:fldCharType="begin"/>
        </w:r>
        <w:r w:rsidR="006B4720" w:rsidRPr="005B2537">
          <w:rPr>
            <w:webHidden/>
          </w:rPr>
          <w:instrText xml:space="preserve"> PAGEREF _Toc535263174 \h </w:instrText>
        </w:r>
        <w:r w:rsidR="006B4720" w:rsidRPr="005B2537">
          <w:rPr>
            <w:webHidden/>
          </w:rPr>
        </w:r>
        <w:r w:rsidR="006B4720" w:rsidRPr="005B2537">
          <w:rPr>
            <w:webHidden/>
          </w:rPr>
          <w:fldChar w:fldCharType="separate"/>
        </w:r>
        <w:r w:rsidR="006B4720" w:rsidRPr="005B2537">
          <w:rPr>
            <w:webHidden/>
          </w:rPr>
          <w:t>15</w:t>
        </w:r>
        <w:r w:rsidR="006B4720" w:rsidRPr="005B2537">
          <w:rPr>
            <w:webHidden/>
          </w:rPr>
          <w:fldChar w:fldCharType="end"/>
        </w:r>
      </w:hyperlink>
    </w:p>
    <w:p w14:paraId="6074493F" w14:textId="77777777" w:rsidR="00080512" w:rsidRPr="005B2537" w:rsidRDefault="004F6559">
      <w:pPr>
        <w:rPr>
          <w:lang w:eastAsia="zh-CN"/>
        </w:rPr>
      </w:pPr>
      <w:r w:rsidRPr="005B2537">
        <w:rPr>
          <w:noProof/>
          <w:sz w:val="22"/>
          <w:lang w:eastAsia="zh-CN"/>
        </w:rPr>
        <w:fldChar w:fldCharType="end"/>
      </w:r>
    </w:p>
    <w:p w14:paraId="682AE4DA" w14:textId="77777777" w:rsidR="00080512" w:rsidRPr="005B2537" w:rsidRDefault="00080512">
      <w:pPr>
        <w:pStyle w:val="1"/>
      </w:pPr>
      <w:r w:rsidRPr="005B2537">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384334021"/>
      <w:bookmarkStart w:id="12" w:name="_Toc534877944"/>
      <w:bookmarkStart w:id="13" w:name="_Toc535263083"/>
      <w:bookmarkStart w:id="14" w:name="_Toc443809557"/>
      <w:r w:rsidRPr="005B2537">
        <w:lastRenderedPageBreak/>
        <w:t>Foreword</w:t>
      </w:r>
      <w:bookmarkEnd w:id="3"/>
      <w:bookmarkEnd w:id="4"/>
      <w:bookmarkEnd w:id="5"/>
      <w:bookmarkEnd w:id="6"/>
      <w:bookmarkEnd w:id="7"/>
      <w:bookmarkEnd w:id="8"/>
      <w:bookmarkEnd w:id="9"/>
      <w:bookmarkEnd w:id="10"/>
      <w:bookmarkEnd w:id="11"/>
      <w:bookmarkEnd w:id="12"/>
      <w:bookmarkEnd w:id="13"/>
    </w:p>
    <w:p w14:paraId="509A7FC6" w14:textId="77777777" w:rsidR="00080512" w:rsidRPr="005B2537" w:rsidRDefault="00080512">
      <w:r w:rsidRPr="005B2537">
        <w:t>This Technical Specification has been produced by the 3</w:t>
      </w:r>
      <w:r w:rsidRPr="005B2537">
        <w:rPr>
          <w:vertAlign w:val="superscript"/>
        </w:rPr>
        <w:t>rd</w:t>
      </w:r>
      <w:r w:rsidRPr="005B2537">
        <w:t xml:space="preserve"> Generation Partnership Project (3GPP).</w:t>
      </w:r>
    </w:p>
    <w:p w14:paraId="52249D14" w14:textId="77777777" w:rsidR="00080512" w:rsidRPr="005B2537" w:rsidRDefault="00080512">
      <w:r w:rsidRPr="005B25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AF369" w14:textId="77777777" w:rsidR="00080512" w:rsidRPr="005B2537" w:rsidRDefault="00080512">
      <w:pPr>
        <w:pStyle w:val="B1"/>
        <w:rPr>
          <w:lang w:val="fr-FR"/>
        </w:rPr>
      </w:pPr>
      <w:r w:rsidRPr="005B2537">
        <w:rPr>
          <w:lang w:val="fr-FR"/>
        </w:rPr>
        <w:t>Version x.y.z</w:t>
      </w:r>
    </w:p>
    <w:p w14:paraId="7648F99A" w14:textId="77777777" w:rsidR="00080512" w:rsidRPr="005B2537" w:rsidRDefault="00080512">
      <w:pPr>
        <w:pStyle w:val="B1"/>
      </w:pPr>
      <w:r w:rsidRPr="005B2537">
        <w:t>where:</w:t>
      </w:r>
    </w:p>
    <w:p w14:paraId="689C8FD0" w14:textId="77777777" w:rsidR="00080512" w:rsidRPr="005B2537" w:rsidRDefault="00080512">
      <w:pPr>
        <w:pStyle w:val="B2"/>
      </w:pPr>
      <w:r w:rsidRPr="005B2537">
        <w:t>x</w:t>
      </w:r>
      <w:r w:rsidRPr="005B2537">
        <w:tab/>
        <w:t>the first digit:</w:t>
      </w:r>
    </w:p>
    <w:p w14:paraId="59461CF7" w14:textId="77777777" w:rsidR="00080512" w:rsidRPr="005B2537" w:rsidRDefault="00080512">
      <w:pPr>
        <w:pStyle w:val="B3"/>
      </w:pPr>
      <w:r w:rsidRPr="005B2537">
        <w:t>1</w:t>
      </w:r>
      <w:r w:rsidRPr="005B2537">
        <w:tab/>
        <w:t>presented to TSG for information;</w:t>
      </w:r>
    </w:p>
    <w:p w14:paraId="71D219FA" w14:textId="77777777" w:rsidR="00080512" w:rsidRPr="005B2537" w:rsidRDefault="00080512">
      <w:pPr>
        <w:pStyle w:val="B3"/>
      </w:pPr>
      <w:r w:rsidRPr="005B2537">
        <w:t>2</w:t>
      </w:r>
      <w:r w:rsidRPr="005B2537">
        <w:tab/>
        <w:t>presented to TSG for approval;</w:t>
      </w:r>
    </w:p>
    <w:p w14:paraId="243B7B64" w14:textId="77777777" w:rsidR="00080512" w:rsidRPr="005B2537" w:rsidRDefault="00080512">
      <w:pPr>
        <w:pStyle w:val="B3"/>
      </w:pPr>
      <w:r w:rsidRPr="005B2537">
        <w:t>3</w:t>
      </w:r>
      <w:r w:rsidRPr="005B2537">
        <w:tab/>
        <w:t>or greater indicates TSG approved document under change control.</w:t>
      </w:r>
    </w:p>
    <w:p w14:paraId="18F970A4" w14:textId="77777777" w:rsidR="00080512" w:rsidRPr="005B2537" w:rsidRDefault="00080512">
      <w:pPr>
        <w:pStyle w:val="B2"/>
      </w:pPr>
      <w:r w:rsidRPr="005B2537">
        <w:t>y</w:t>
      </w:r>
      <w:r w:rsidRPr="005B2537">
        <w:tab/>
        <w:t>the second digit is incremented for all changes of substance, i.e. technical enhancements, corrections, updates, etc.</w:t>
      </w:r>
    </w:p>
    <w:p w14:paraId="3462F7BB" w14:textId="77777777" w:rsidR="00080512" w:rsidRPr="005B2537" w:rsidRDefault="00080512">
      <w:pPr>
        <w:pStyle w:val="B2"/>
        <w:rPr>
          <w:lang w:eastAsia="zh-CN"/>
        </w:rPr>
      </w:pPr>
      <w:r w:rsidRPr="005B2537">
        <w:t>z</w:t>
      </w:r>
      <w:r w:rsidRPr="005B2537">
        <w:tab/>
        <w:t>the third digit is incremented when editorial only changes have been incorporated in the document.</w:t>
      </w:r>
    </w:p>
    <w:bookmarkEnd w:id="14"/>
    <w:p w14:paraId="1357D0B4" w14:textId="77777777" w:rsidR="00080512" w:rsidRPr="005B2537" w:rsidRDefault="00080512" w:rsidP="00B6432B">
      <w:pPr>
        <w:pStyle w:val="1"/>
      </w:pPr>
      <w:r w:rsidRPr="005B2537">
        <w:br w:type="page"/>
      </w:r>
      <w:bookmarkStart w:id="15" w:name="_Toc374930449"/>
      <w:bookmarkStart w:id="16" w:name="_Toc436619240"/>
      <w:bookmarkStart w:id="17" w:name="_Toc451844170"/>
      <w:bookmarkStart w:id="18" w:name="_Toc466346614"/>
      <w:bookmarkStart w:id="19" w:name="_Toc466352931"/>
      <w:bookmarkStart w:id="20" w:name="_Toc496418246"/>
      <w:bookmarkStart w:id="21" w:name="_Toc497790724"/>
      <w:bookmarkStart w:id="22" w:name="_Toc497790745"/>
      <w:bookmarkStart w:id="23" w:name="_Toc384334023"/>
      <w:bookmarkStart w:id="24" w:name="_Toc534877946"/>
      <w:bookmarkStart w:id="25" w:name="_Toc535263085"/>
      <w:r w:rsidR="00B6432B" w:rsidRPr="005B2537">
        <w:rPr>
          <w:lang w:eastAsia="zh-CN"/>
        </w:rPr>
        <w:lastRenderedPageBreak/>
        <w:t>1</w:t>
      </w:r>
      <w:r w:rsidR="00B6432B" w:rsidRPr="005B2537">
        <w:rPr>
          <w:lang w:eastAsia="zh-CN"/>
        </w:rPr>
        <w:tab/>
        <w:t xml:space="preserve"> </w:t>
      </w:r>
      <w:r w:rsidRPr="005B2537">
        <w:rPr>
          <w:lang w:eastAsia="zh-CN"/>
        </w:rPr>
        <w:t>Scope</w:t>
      </w:r>
      <w:bookmarkEnd w:id="15"/>
      <w:bookmarkEnd w:id="16"/>
      <w:bookmarkEnd w:id="17"/>
      <w:bookmarkEnd w:id="18"/>
      <w:bookmarkEnd w:id="19"/>
      <w:bookmarkEnd w:id="20"/>
      <w:bookmarkEnd w:id="21"/>
      <w:bookmarkEnd w:id="22"/>
      <w:bookmarkEnd w:id="23"/>
      <w:bookmarkEnd w:id="24"/>
      <w:bookmarkEnd w:id="25"/>
    </w:p>
    <w:p w14:paraId="2AEE3574" w14:textId="77777777" w:rsidR="00080512" w:rsidRPr="005B2537" w:rsidRDefault="00C625ED" w:rsidP="00C625ED">
      <w:pPr>
        <w:pStyle w:val="EditorsNote"/>
        <w:rPr>
          <w:lang w:eastAsia="zh-CN"/>
        </w:rPr>
      </w:pPr>
      <w:r w:rsidRPr="005B2537">
        <w:t>Editor’s Note: This clause will describe the</w:t>
      </w:r>
      <w:r w:rsidRPr="005B2537">
        <w:rPr>
          <w:rFonts w:hint="eastAsia"/>
          <w:lang w:eastAsia="zh-CN"/>
        </w:rPr>
        <w:t xml:space="preserve"> </w:t>
      </w:r>
      <w:r w:rsidRPr="005B2537">
        <w:t xml:space="preserve">scope of </w:t>
      </w:r>
      <w:r w:rsidRPr="005B2537">
        <w:rPr>
          <w:rFonts w:hint="eastAsia"/>
        </w:rPr>
        <w:t>the</w:t>
      </w:r>
      <w:r w:rsidR="001B38B7" w:rsidRPr="005B2537">
        <w:t xml:space="preserve"> </w:t>
      </w:r>
      <w:r w:rsidR="005E7780" w:rsidRPr="005B2537">
        <w:t xml:space="preserve">analytics </w:t>
      </w:r>
      <w:r w:rsidR="00FB3F39" w:rsidRPr="005B2537">
        <w:t xml:space="preserve">framework </w:t>
      </w:r>
      <w:r w:rsidR="00B150F5" w:rsidRPr="005B2537">
        <w:rPr>
          <w:rFonts w:hint="eastAsia"/>
        </w:rPr>
        <w:t>specification.</w:t>
      </w:r>
    </w:p>
    <w:p w14:paraId="0F856621" w14:textId="77777777" w:rsidR="00080512" w:rsidRPr="005B2537" w:rsidRDefault="00B6432B" w:rsidP="00B6432B">
      <w:pPr>
        <w:pStyle w:val="1"/>
      </w:pPr>
      <w:bookmarkStart w:id="26" w:name="_Toc374930450"/>
      <w:bookmarkStart w:id="27" w:name="_Toc436619241"/>
      <w:bookmarkStart w:id="28" w:name="_Toc451844171"/>
      <w:bookmarkStart w:id="29" w:name="_Toc466346615"/>
      <w:bookmarkStart w:id="30" w:name="_Toc466352932"/>
      <w:bookmarkStart w:id="31" w:name="_Toc496418247"/>
      <w:bookmarkStart w:id="32" w:name="_Toc497790725"/>
      <w:bookmarkStart w:id="33" w:name="_Toc497790746"/>
      <w:bookmarkStart w:id="34" w:name="_Toc384334024"/>
      <w:bookmarkStart w:id="35" w:name="_Toc534877947"/>
      <w:bookmarkStart w:id="36" w:name="_Toc535263086"/>
      <w:r w:rsidRPr="005B2537">
        <w:t>2</w:t>
      </w:r>
      <w:r w:rsidR="00080512" w:rsidRPr="005B2537">
        <w:tab/>
      </w:r>
      <w:r w:rsidRPr="005B2537">
        <w:tab/>
      </w:r>
      <w:r w:rsidR="00080512" w:rsidRPr="005B2537">
        <w:t>References</w:t>
      </w:r>
      <w:bookmarkEnd w:id="26"/>
      <w:bookmarkEnd w:id="27"/>
      <w:bookmarkEnd w:id="28"/>
      <w:bookmarkEnd w:id="29"/>
      <w:bookmarkEnd w:id="30"/>
      <w:bookmarkEnd w:id="31"/>
      <w:bookmarkEnd w:id="32"/>
      <w:bookmarkEnd w:id="33"/>
      <w:bookmarkEnd w:id="34"/>
      <w:bookmarkEnd w:id="35"/>
      <w:bookmarkEnd w:id="36"/>
    </w:p>
    <w:p w14:paraId="0BABC24E" w14:textId="77777777" w:rsidR="00080512" w:rsidRPr="005B2537" w:rsidRDefault="00080512">
      <w:bookmarkStart w:id="37" w:name="_Toc345380207"/>
      <w:bookmarkStart w:id="38" w:name="_Toc345380386"/>
      <w:bookmarkStart w:id="39" w:name="_Toc345380471"/>
      <w:bookmarkStart w:id="40" w:name="_Toc345380556"/>
      <w:bookmarkStart w:id="41" w:name="_Toc345380641"/>
      <w:bookmarkStart w:id="42" w:name="_Toc345381581"/>
      <w:bookmarkStart w:id="43" w:name="_Toc345381745"/>
      <w:bookmarkStart w:id="44" w:name="_Toc345381882"/>
      <w:bookmarkStart w:id="45" w:name="_Toc345382327"/>
      <w:bookmarkStart w:id="46" w:name="_Toc345382412"/>
      <w:bookmarkStart w:id="47" w:name="_Toc345382518"/>
      <w:bookmarkStart w:id="48" w:name="_Toc345382679"/>
      <w:bookmarkStart w:id="49" w:name="_Toc345382764"/>
      <w:bookmarkStart w:id="50" w:name="_Toc345383038"/>
      <w:bookmarkStart w:id="51" w:name="_Toc345383210"/>
      <w:bookmarkStart w:id="52" w:name="_Toc345383881"/>
      <w:bookmarkStart w:id="53" w:name="_Toc345384166"/>
      <w:bookmarkStart w:id="54" w:name="_Toc345384747"/>
      <w:bookmarkStart w:id="55" w:name="_Toc345384951"/>
      <w:bookmarkStart w:id="56" w:name="_Toc345386032"/>
      <w:bookmarkStart w:id="57" w:name="_Toc345405368"/>
      <w:bookmarkStart w:id="58" w:name="_Toc345405529"/>
      <w:bookmarkStart w:id="59" w:name="_Toc345405614"/>
      <w:bookmarkStart w:id="60" w:name="_Toc345405699"/>
      <w:bookmarkStart w:id="61" w:name="_Toc345405784"/>
      <w:bookmarkStart w:id="62" w:name="_Toc345406134"/>
      <w:bookmarkStart w:id="63" w:name="_Toc345406482"/>
      <w:bookmarkStart w:id="64" w:name="_Toc345406567"/>
      <w:bookmarkStart w:id="65" w:name="_Toc345406652"/>
      <w:bookmarkStart w:id="66" w:name="_Toc345406737"/>
      <w:bookmarkStart w:id="67" w:name="_Toc345407059"/>
      <w:bookmarkStart w:id="68" w:name="_Toc345409493"/>
      <w:bookmarkStart w:id="69" w:name="_Toc345409603"/>
      <w:bookmarkStart w:id="70" w:name="_Toc345409688"/>
      <w:bookmarkStart w:id="71" w:name="_Toc345410484"/>
      <w:bookmarkStart w:id="72" w:name="_Toc345410569"/>
      <w:bookmarkStart w:id="73" w:name="_Toc345735801"/>
      <w:bookmarkStart w:id="74" w:name="_Toc345736120"/>
      <w:bookmarkStart w:id="75" w:name="_Toc345736205"/>
      <w:bookmarkStart w:id="76" w:name="_Toc351282503"/>
      <w:bookmarkStart w:id="77" w:name="_Toc374930453"/>
      <w:r w:rsidRPr="005B2537">
        <w:t>The following documents contain provisions which, through reference in this text, constitute provisions of the present document.</w:t>
      </w:r>
    </w:p>
    <w:p w14:paraId="5749D44B" w14:textId="77777777" w:rsidR="00080512" w:rsidRPr="005B2537" w:rsidRDefault="00080512">
      <w:pPr>
        <w:pStyle w:val="B1"/>
      </w:pPr>
      <w:r w:rsidRPr="005B2537">
        <w:t>-</w:t>
      </w:r>
      <w:r w:rsidRPr="005B2537">
        <w:tab/>
        <w:t>References are either specific (identified by date of publication, edition numbe</w:t>
      </w:r>
      <w:r w:rsidR="00DC4DA2" w:rsidRPr="005B2537">
        <w:t>r, version number, etc.) or non</w:t>
      </w:r>
      <w:r w:rsidR="00DC4DA2" w:rsidRPr="005B2537">
        <w:noBreakHyphen/>
      </w:r>
      <w:r w:rsidRPr="005B2537">
        <w:t>specific.</w:t>
      </w:r>
    </w:p>
    <w:p w14:paraId="466236A9" w14:textId="77777777" w:rsidR="00080512" w:rsidRPr="005B2537" w:rsidRDefault="00080512">
      <w:pPr>
        <w:pStyle w:val="B1"/>
      </w:pPr>
      <w:r w:rsidRPr="005B2537">
        <w:t>-</w:t>
      </w:r>
      <w:r w:rsidRPr="005B2537">
        <w:tab/>
        <w:t>For a specific reference, subsequent revisions do not apply.</w:t>
      </w:r>
    </w:p>
    <w:p w14:paraId="40D7BD13" w14:textId="77777777" w:rsidR="00080512" w:rsidRPr="005B2537" w:rsidRDefault="00080512">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F7D46EA" w14:textId="77777777" w:rsidR="00E462D2" w:rsidRPr="005B2537" w:rsidRDefault="00EC4A25" w:rsidP="00F6200E">
      <w:pPr>
        <w:pStyle w:val="EX"/>
      </w:pPr>
      <w:r w:rsidRPr="005B2537">
        <w:t>[1]</w:t>
      </w:r>
      <w:r w:rsidRPr="005B2537">
        <w:tab/>
        <w:t>3GPP TR 21.905: "Vocabulary for 3GPP Specifications".</w:t>
      </w:r>
      <w:bookmarkStart w:id="78" w:name="_Toc436619244"/>
      <w:bookmarkStart w:id="79" w:name="_Toc451844174"/>
      <w:bookmarkStart w:id="80" w:name="_Toc466346616"/>
      <w:bookmarkStart w:id="81" w:name="_Toc466352933"/>
      <w:bookmarkStart w:id="82" w:name="_Toc496418248"/>
      <w:bookmarkStart w:id="83" w:name="_Toc497790726"/>
      <w:bookmarkStart w:id="84" w:name="_Toc497790747"/>
    </w:p>
    <w:p w14:paraId="1447DD74" w14:textId="77777777" w:rsidR="00273A3A" w:rsidRPr="005B2537" w:rsidRDefault="00273A3A" w:rsidP="00F6200E">
      <w:pPr>
        <w:pStyle w:val="EX"/>
        <w:rPr>
          <w:lang w:eastAsia="zh-CN"/>
        </w:rPr>
      </w:pPr>
    </w:p>
    <w:p w14:paraId="24075E05" w14:textId="77777777" w:rsidR="00307901" w:rsidRPr="005B2537" w:rsidRDefault="00307901" w:rsidP="00F6200E">
      <w:pPr>
        <w:pStyle w:val="EX"/>
        <w:rPr>
          <w:lang w:eastAsia="zh-CN"/>
        </w:rPr>
      </w:pPr>
    </w:p>
    <w:p w14:paraId="49AEA61B" w14:textId="77777777" w:rsidR="00080512" w:rsidRPr="005B2537" w:rsidRDefault="00B6432B" w:rsidP="00B6432B">
      <w:pPr>
        <w:pStyle w:val="1"/>
      </w:pPr>
      <w:bookmarkStart w:id="85" w:name="_Toc384334025"/>
      <w:bookmarkStart w:id="86" w:name="_Toc534877948"/>
      <w:bookmarkStart w:id="87" w:name="_Toc535263087"/>
      <w:r w:rsidRPr="005B2537">
        <w:t>3</w:t>
      </w:r>
      <w:r w:rsidR="00080512" w:rsidRPr="005B2537">
        <w:tab/>
      </w:r>
      <w:r w:rsidRPr="005B2537">
        <w:tab/>
      </w:r>
      <w:r w:rsidR="00080512" w:rsidRPr="005B2537">
        <w:t>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8828E5" w:rsidRPr="005B2537">
        <w:rPr>
          <w:rFonts w:hint="eastAsia"/>
        </w:rPr>
        <w:t xml:space="preserve"> </w:t>
      </w:r>
      <w:r w:rsidR="00080512" w:rsidRPr="005B2537">
        <w:t>and abbreviations</w:t>
      </w:r>
      <w:bookmarkStart w:id="88" w:name="_Toc374930454"/>
      <w:bookmarkStart w:id="89" w:name="_Toc436619245"/>
      <w:bookmarkStart w:id="90" w:name="_Toc451844175"/>
      <w:bookmarkStart w:id="91" w:name="_Toc466346617"/>
      <w:bookmarkEnd w:id="77"/>
      <w:bookmarkEnd w:id="78"/>
      <w:bookmarkEnd w:id="79"/>
      <w:bookmarkEnd w:id="80"/>
      <w:bookmarkEnd w:id="81"/>
      <w:bookmarkEnd w:id="82"/>
      <w:bookmarkEnd w:id="83"/>
      <w:bookmarkEnd w:id="84"/>
      <w:bookmarkEnd w:id="85"/>
      <w:bookmarkEnd w:id="86"/>
      <w:bookmarkEnd w:id="87"/>
    </w:p>
    <w:p w14:paraId="4C272DCE"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92" w:name="_Toc533004317"/>
      <w:bookmarkStart w:id="93" w:name="_Toc533061121"/>
      <w:bookmarkStart w:id="94" w:name="_Toc533857838"/>
      <w:bookmarkStart w:id="95" w:name="_Toc533857977"/>
      <w:bookmarkStart w:id="96" w:name="_Toc534280101"/>
      <w:bookmarkStart w:id="97" w:name="_Toc534280565"/>
      <w:bookmarkStart w:id="98" w:name="_Toc534611720"/>
      <w:bookmarkStart w:id="99" w:name="_Toc534700372"/>
      <w:bookmarkStart w:id="100" w:name="_Toc534700599"/>
      <w:bookmarkStart w:id="101" w:name="_Toc534700773"/>
      <w:bookmarkStart w:id="102" w:name="_Toc534713370"/>
      <w:bookmarkStart w:id="103" w:name="_Toc534714424"/>
      <w:bookmarkStart w:id="104" w:name="_Toc534877949"/>
      <w:bookmarkStart w:id="105" w:name="_Toc534878063"/>
      <w:bookmarkStart w:id="106" w:name="_Toc535263088"/>
      <w:bookmarkStart w:id="107" w:name="_Toc466352934"/>
      <w:bookmarkStart w:id="108" w:name="_Toc496418249"/>
      <w:bookmarkStart w:id="109" w:name="_Toc497790727"/>
      <w:bookmarkStart w:id="110" w:name="_Toc497790748"/>
      <w:bookmarkStart w:id="111" w:name="_Toc384334026"/>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6150311"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12" w:name="_Toc533004318"/>
      <w:bookmarkStart w:id="113" w:name="_Toc533061122"/>
      <w:bookmarkStart w:id="114" w:name="_Toc533857839"/>
      <w:bookmarkStart w:id="115" w:name="_Toc533857978"/>
      <w:bookmarkStart w:id="116" w:name="_Toc534280102"/>
      <w:bookmarkStart w:id="117" w:name="_Toc534280566"/>
      <w:bookmarkStart w:id="118" w:name="_Toc534611721"/>
      <w:bookmarkStart w:id="119" w:name="_Toc534700373"/>
      <w:bookmarkStart w:id="120" w:name="_Toc534700600"/>
      <w:bookmarkStart w:id="121" w:name="_Toc534700774"/>
      <w:bookmarkStart w:id="122" w:name="_Toc534713371"/>
      <w:bookmarkStart w:id="123" w:name="_Toc534714425"/>
      <w:bookmarkStart w:id="124" w:name="_Toc534877950"/>
      <w:bookmarkStart w:id="125" w:name="_Toc534878064"/>
      <w:bookmarkStart w:id="126" w:name="_Toc53526308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F2364BD"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27" w:name="_Toc533004319"/>
      <w:bookmarkStart w:id="128" w:name="_Toc533061123"/>
      <w:bookmarkStart w:id="129" w:name="_Toc533857840"/>
      <w:bookmarkStart w:id="130" w:name="_Toc533857979"/>
      <w:bookmarkStart w:id="131" w:name="_Toc534280103"/>
      <w:bookmarkStart w:id="132" w:name="_Toc534280567"/>
      <w:bookmarkStart w:id="133" w:name="_Toc534611722"/>
      <w:bookmarkStart w:id="134" w:name="_Toc534700374"/>
      <w:bookmarkStart w:id="135" w:name="_Toc534700601"/>
      <w:bookmarkStart w:id="136" w:name="_Toc534700775"/>
      <w:bookmarkStart w:id="137" w:name="_Toc534713372"/>
      <w:bookmarkStart w:id="138" w:name="_Toc534714426"/>
      <w:bookmarkStart w:id="139" w:name="_Toc534877951"/>
      <w:bookmarkStart w:id="140" w:name="_Toc534878065"/>
      <w:bookmarkStart w:id="141" w:name="_Toc53526309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BDC7E07" w14:textId="77777777" w:rsidR="00B6432B" w:rsidRPr="005B2537" w:rsidRDefault="00B6432B" w:rsidP="00B6432B">
      <w:pPr>
        <w:pStyle w:val="2"/>
      </w:pPr>
      <w:bookmarkStart w:id="142" w:name="_Toc509916947"/>
      <w:bookmarkStart w:id="143" w:name="_Toc534877952"/>
      <w:bookmarkStart w:id="144" w:name="_Toc535263091"/>
      <w:r w:rsidRPr="005B2537">
        <w:t>3.1</w:t>
      </w:r>
      <w:r w:rsidRPr="005B2537">
        <w:tab/>
        <w:t>Definitions</w:t>
      </w:r>
      <w:bookmarkEnd w:id="142"/>
      <w:bookmarkEnd w:id="143"/>
      <w:bookmarkEnd w:id="144"/>
    </w:p>
    <w:bookmarkEnd w:id="88"/>
    <w:bookmarkEnd w:id="89"/>
    <w:bookmarkEnd w:id="90"/>
    <w:bookmarkEnd w:id="91"/>
    <w:bookmarkEnd w:id="107"/>
    <w:bookmarkEnd w:id="108"/>
    <w:bookmarkEnd w:id="109"/>
    <w:bookmarkEnd w:id="110"/>
    <w:bookmarkEnd w:id="111"/>
    <w:p w14:paraId="64DBA470" w14:textId="77777777" w:rsidR="00080512" w:rsidRPr="005B2537" w:rsidRDefault="00080512">
      <w:pPr>
        <w:rPr>
          <w:lang w:eastAsia="zh-CN"/>
        </w:rPr>
      </w:pPr>
      <w:r w:rsidRPr="005B2537">
        <w:t>For the purposes of the present document, the terms and d</w:t>
      </w:r>
      <w:r w:rsidR="00254686" w:rsidRPr="005B2537">
        <w:t>efinitions given in TR 21.905 [1</w:t>
      </w:r>
      <w:r w:rsidRPr="005B2537">
        <w:t>] and the following apply. A term defined in the present document takes precedence over the definition of the sa</w:t>
      </w:r>
      <w:r w:rsidR="00254686" w:rsidRPr="005B2537">
        <w:t>me term, if any, in TR 21.905 [1</w:t>
      </w:r>
      <w:r w:rsidRPr="005B2537">
        <w:t>].</w:t>
      </w:r>
    </w:p>
    <w:p w14:paraId="59404AFB" w14:textId="77777777" w:rsidR="00080512" w:rsidRPr="005B2537" w:rsidRDefault="00380391">
      <w:pPr>
        <w:pStyle w:val="2"/>
      </w:pPr>
      <w:bookmarkStart w:id="145" w:name="_Toc345380208"/>
      <w:bookmarkStart w:id="146" w:name="_Toc345380387"/>
      <w:bookmarkStart w:id="147" w:name="_Toc345380472"/>
      <w:bookmarkStart w:id="148" w:name="_Toc345380557"/>
      <w:bookmarkStart w:id="149" w:name="_Toc345380642"/>
      <w:bookmarkStart w:id="150" w:name="_Toc345381582"/>
      <w:bookmarkStart w:id="151" w:name="_Toc345381746"/>
      <w:bookmarkStart w:id="152" w:name="_Toc345381883"/>
      <w:bookmarkStart w:id="153" w:name="_Toc345382328"/>
      <w:bookmarkStart w:id="154" w:name="_Toc345382413"/>
      <w:bookmarkStart w:id="155" w:name="_Toc345382519"/>
      <w:bookmarkStart w:id="156" w:name="_Toc345382680"/>
      <w:bookmarkStart w:id="157" w:name="_Toc345382765"/>
      <w:bookmarkStart w:id="158" w:name="_Toc345383039"/>
      <w:bookmarkStart w:id="159" w:name="_Toc345383211"/>
      <w:bookmarkStart w:id="160" w:name="_Toc345383882"/>
      <w:bookmarkStart w:id="161" w:name="_Toc345384167"/>
      <w:bookmarkStart w:id="162" w:name="_Toc345384748"/>
      <w:bookmarkStart w:id="163" w:name="_Toc345384952"/>
      <w:bookmarkStart w:id="164" w:name="_Toc345386033"/>
      <w:bookmarkStart w:id="165" w:name="_Toc345405369"/>
      <w:bookmarkStart w:id="166" w:name="_Toc345405530"/>
      <w:bookmarkStart w:id="167" w:name="_Toc345405615"/>
      <w:bookmarkStart w:id="168" w:name="_Toc345405700"/>
      <w:bookmarkStart w:id="169" w:name="_Toc345405785"/>
      <w:bookmarkStart w:id="170" w:name="_Toc345406135"/>
      <w:bookmarkStart w:id="171" w:name="_Toc345406483"/>
      <w:bookmarkStart w:id="172" w:name="_Toc345406568"/>
      <w:bookmarkStart w:id="173" w:name="_Toc345406653"/>
      <w:bookmarkStart w:id="174" w:name="_Toc345406738"/>
      <w:bookmarkStart w:id="175" w:name="_Toc345407060"/>
      <w:bookmarkStart w:id="176" w:name="_Toc345409494"/>
      <w:bookmarkStart w:id="177" w:name="_Toc345409604"/>
      <w:bookmarkStart w:id="178" w:name="_Toc345409689"/>
      <w:bookmarkStart w:id="179" w:name="_Toc345410485"/>
      <w:bookmarkStart w:id="180" w:name="_Toc345410570"/>
      <w:bookmarkStart w:id="181" w:name="_Toc345735802"/>
      <w:bookmarkStart w:id="182" w:name="_Toc345736121"/>
      <w:bookmarkStart w:id="183" w:name="_Toc345736206"/>
      <w:bookmarkStart w:id="184" w:name="_Toc351282504"/>
      <w:bookmarkStart w:id="185" w:name="_Toc374930456"/>
      <w:bookmarkStart w:id="186" w:name="_Toc436619249"/>
      <w:bookmarkStart w:id="187" w:name="_Toc451844179"/>
      <w:bookmarkStart w:id="188" w:name="_Toc466346619"/>
      <w:bookmarkStart w:id="189" w:name="_Toc466352936"/>
      <w:bookmarkStart w:id="190" w:name="_Toc496418251"/>
      <w:bookmarkStart w:id="191" w:name="_Toc497790729"/>
      <w:bookmarkStart w:id="192" w:name="_Toc497790750"/>
      <w:bookmarkStart w:id="193" w:name="_Toc384334027"/>
      <w:bookmarkStart w:id="194" w:name="_Toc534877953"/>
      <w:bookmarkStart w:id="195" w:name="_Toc535263092"/>
      <w:r w:rsidRPr="005B2537">
        <w:t>3.2</w:t>
      </w:r>
      <w:r w:rsidR="00080512" w:rsidRPr="005B2537">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2896769" w14:textId="77777777" w:rsidR="00080512" w:rsidRPr="005B2537" w:rsidRDefault="00080512">
      <w:pPr>
        <w:keepNext/>
        <w:rPr>
          <w:lang w:eastAsia="zh-CN"/>
        </w:rPr>
      </w:pPr>
      <w:r w:rsidRPr="005B2537">
        <w:t>For the purposes of the present document, the abb</w:t>
      </w:r>
      <w:r w:rsidR="006A1676" w:rsidRPr="005B2537">
        <w:t>reviations given in TR 21.905 [1</w:t>
      </w:r>
      <w:r w:rsidRPr="005B2537">
        <w:t>] and the following apply. An abbreviation defined in the present document takes precedence over the definition of the same abbre</w:t>
      </w:r>
      <w:r w:rsidR="006A1676" w:rsidRPr="005B2537">
        <w:t>viation, if any, in TR 21.905 [1</w:t>
      </w:r>
      <w:r w:rsidRPr="005B2537">
        <w:t>].</w:t>
      </w:r>
    </w:p>
    <w:p w14:paraId="38A9F599" w14:textId="77777777" w:rsidR="000D187D" w:rsidRPr="005B2537" w:rsidRDefault="000D187D" w:rsidP="000D187D">
      <w:pPr>
        <w:pStyle w:val="EditorsNote"/>
      </w:pPr>
    </w:p>
    <w:p w14:paraId="6B3FB77C" w14:textId="3E4E7B58" w:rsidR="007B01DF" w:rsidRPr="005B2537" w:rsidRDefault="00B6432B" w:rsidP="00B6432B">
      <w:pPr>
        <w:pStyle w:val="1"/>
      </w:pPr>
      <w:bookmarkStart w:id="196" w:name="_Toc534877954"/>
      <w:bookmarkStart w:id="197" w:name="_Toc535263093"/>
      <w:r w:rsidRPr="005B2537">
        <w:t>4</w:t>
      </w:r>
      <w:r w:rsidR="007B01DF" w:rsidRPr="005B2537">
        <w:tab/>
      </w:r>
      <w:r w:rsidR="001905A3" w:rsidRPr="005B2537">
        <w:tab/>
      </w:r>
      <w:r w:rsidR="00743B2E" w:rsidRPr="005B2537">
        <w:t xml:space="preserve">High Level Architectural </w:t>
      </w:r>
      <w:r w:rsidR="00782055" w:rsidRPr="005B2537">
        <w:rPr>
          <w:lang w:eastAsia="zh-CN"/>
        </w:rPr>
        <w:t>Assumption</w:t>
      </w:r>
      <w:r w:rsidR="00743B2E" w:rsidRPr="005B2537">
        <w:t>s</w:t>
      </w:r>
      <w:bookmarkEnd w:id="196"/>
      <w:bookmarkEnd w:id="197"/>
    </w:p>
    <w:p w14:paraId="3FC54758" w14:textId="71769C26" w:rsidR="007B01DF" w:rsidRPr="005B2537" w:rsidRDefault="00782055" w:rsidP="00782055">
      <w:pPr>
        <w:pStyle w:val="EditorsNote"/>
        <w:ind w:start="78pt" w:hanging="63.80pt"/>
        <w:rPr>
          <w:lang w:eastAsia="zh-CN"/>
        </w:rPr>
      </w:pPr>
      <w:r w:rsidRPr="005B2537">
        <w:rPr>
          <w:rFonts w:eastAsia="Malgun Gothic"/>
          <w:lang w:val="x-none" w:eastAsia="ko-KR"/>
        </w:rPr>
        <w:t xml:space="preserve">Editor’s note: This clause </w:t>
      </w:r>
      <w:r w:rsidRPr="005B2537">
        <w:rPr>
          <w:lang w:eastAsia="zh-CN"/>
        </w:rPr>
        <w:t>d</w:t>
      </w:r>
      <w:r w:rsidRPr="005B2537">
        <w:t xml:space="preserve">escribes the architecture </w:t>
      </w:r>
      <w:r w:rsidRPr="005B2537">
        <w:rPr>
          <w:lang w:eastAsia="zh-CN"/>
        </w:rPr>
        <w:t>assumption</w:t>
      </w:r>
      <w:r w:rsidRPr="005B2537">
        <w:t xml:space="preserve"> of the </w:t>
      </w:r>
      <w:r w:rsidRPr="005B2537">
        <w:rPr>
          <w:lang w:eastAsia="zh-CN"/>
        </w:rPr>
        <w:t xml:space="preserve">Analytics Framework as described in Section 4.1 from TR 23.791. </w:t>
      </w:r>
    </w:p>
    <w:p w14:paraId="6E515AEF" w14:textId="77777777" w:rsidR="00782055" w:rsidRPr="005B2537" w:rsidRDefault="00782055" w:rsidP="00782055">
      <w:pPr>
        <w:pStyle w:val="EditorsNote"/>
        <w:ind w:start="78pt" w:hanging="63.80pt"/>
        <w:rPr>
          <w:rFonts w:eastAsia="Malgun Gothic"/>
          <w:lang w:eastAsia="ko-KR"/>
        </w:rPr>
      </w:pPr>
    </w:p>
    <w:p w14:paraId="0E4EC141" w14:textId="57743295" w:rsidR="007B01DF" w:rsidRPr="005B2537" w:rsidRDefault="00B6432B" w:rsidP="00BF167C">
      <w:pPr>
        <w:pStyle w:val="1"/>
      </w:pPr>
      <w:bookmarkStart w:id="198" w:name="_Toc534877955"/>
      <w:bookmarkStart w:id="199" w:name="_Toc535263094"/>
      <w:r w:rsidRPr="005B2537">
        <w:t>5</w:t>
      </w:r>
      <w:r w:rsidR="00464148" w:rsidRPr="005B2537">
        <w:tab/>
      </w:r>
      <w:r w:rsidR="001905A3" w:rsidRPr="005B2537">
        <w:tab/>
      </w:r>
      <w:r w:rsidR="007B01DF" w:rsidRPr="005B2537">
        <w:t>Architectural Model</w:t>
      </w:r>
      <w:bookmarkEnd w:id="198"/>
      <w:bookmarkEnd w:id="199"/>
    </w:p>
    <w:p w14:paraId="7E589C9F" w14:textId="7C929C31" w:rsidR="007B01DF" w:rsidRPr="005B2537" w:rsidRDefault="00DA44A5" w:rsidP="005F36FC">
      <w:pPr>
        <w:pStyle w:val="2"/>
        <w:rPr>
          <w:lang w:eastAsia="zh-CN"/>
        </w:rPr>
      </w:pPr>
      <w:bookmarkStart w:id="200" w:name="_Toc534877956"/>
      <w:bookmarkStart w:id="201" w:name="_Toc535263095"/>
      <w:r w:rsidRPr="005B2537">
        <w:rPr>
          <w:lang w:eastAsia="zh-CN"/>
        </w:rPr>
        <w:t>5.1</w:t>
      </w:r>
      <w:r w:rsidRPr="005B2537">
        <w:rPr>
          <w:lang w:eastAsia="zh-CN"/>
        </w:rPr>
        <w:tab/>
        <w:t>General</w:t>
      </w:r>
      <w:bookmarkEnd w:id="200"/>
      <w:bookmarkEnd w:id="201"/>
    </w:p>
    <w:p w14:paraId="6EA2BC76" w14:textId="51B3B8EC" w:rsidR="00C06EAD" w:rsidRPr="005B2537" w:rsidRDefault="00C06EAD" w:rsidP="00C06EAD">
      <w:pPr>
        <w:pStyle w:val="EditorsNote"/>
        <w:ind w:start="78pt" w:hanging="63.80pt"/>
        <w:rPr>
          <w:rFonts w:eastAsia="Malgun Gothic"/>
          <w:lang w:val="x-none" w:eastAsia="ko-KR"/>
        </w:rPr>
      </w:pPr>
      <w:r w:rsidRPr="005B2537">
        <w:rPr>
          <w:rFonts w:eastAsia="Malgun Gothic"/>
          <w:lang w:val="x-none" w:eastAsia="ko-KR"/>
        </w:rPr>
        <w:t xml:space="preserve">Editor’s note: </w:t>
      </w:r>
      <w:r w:rsidRPr="005B2537">
        <w:rPr>
          <w:lang w:eastAsia="zh-CN"/>
        </w:rPr>
        <w:t>D</w:t>
      </w:r>
      <w:r w:rsidRPr="005B2537">
        <w:t xml:space="preserve">escribes the  of the </w:t>
      </w:r>
      <w:r w:rsidRPr="005B2537">
        <w:rPr>
          <w:lang w:eastAsia="zh-CN"/>
        </w:rPr>
        <w:t xml:space="preserve">Analytics Framework as described in Section 4.2 from TR 23.791. </w:t>
      </w:r>
    </w:p>
    <w:p w14:paraId="1262DE08" w14:textId="77777777" w:rsidR="00DA44A5" w:rsidRPr="005B2537" w:rsidRDefault="00DA44A5" w:rsidP="005F36FC">
      <w:pPr>
        <w:rPr>
          <w:lang w:val="x-none" w:eastAsia="zh-CN"/>
        </w:rPr>
      </w:pPr>
    </w:p>
    <w:p w14:paraId="287D80F1" w14:textId="6D77A620" w:rsidR="007B01DF" w:rsidRPr="005B2537" w:rsidRDefault="00B6432B" w:rsidP="00BF167C">
      <w:pPr>
        <w:pStyle w:val="2"/>
      </w:pPr>
      <w:bookmarkStart w:id="202" w:name="_Toc534877957"/>
      <w:bookmarkStart w:id="203" w:name="_Toc535263096"/>
      <w:r w:rsidRPr="005B2537">
        <w:t>5</w:t>
      </w:r>
      <w:r w:rsidR="007B01DF" w:rsidRPr="005B2537">
        <w:t>.</w:t>
      </w:r>
      <w:r w:rsidR="00DA44A5" w:rsidRPr="005B2537">
        <w:t>2</w:t>
      </w:r>
      <w:r w:rsidR="00464148" w:rsidRPr="005B2537">
        <w:tab/>
      </w:r>
      <w:r w:rsidR="00946801" w:rsidRPr="005B2537">
        <w:t>Reference Architecture</w:t>
      </w:r>
      <w:bookmarkEnd w:id="202"/>
      <w:bookmarkEnd w:id="203"/>
      <w:r w:rsidR="007B01DF" w:rsidRPr="005B2537">
        <w:t xml:space="preserve"> </w:t>
      </w:r>
    </w:p>
    <w:p w14:paraId="71C856B8" w14:textId="256EEE7A" w:rsidR="007B01DF" w:rsidRPr="005B2537" w:rsidRDefault="007B01DF" w:rsidP="007B01DF">
      <w:pPr>
        <w:pStyle w:val="EditorsNote"/>
        <w:ind w:start="78pt" w:hanging="63.80pt"/>
        <w:rPr>
          <w:rFonts w:eastAsia="Malgun Gothic"/>
          <w:lang w:val="x-none" w:eastAsia="ko-KR"/>
        </w:rPr>
      </w:pPr>
      <w:r w:rsidRPr="005B2537">
        <w:rPr>
          <w:rFonts w:eastAsia="Malgun Gothic"/>
          <w:lang w:val="x-none" w:eastAsia="ko-KR"/>
        </w:rPr>
        <w:t xml:space="preserve">Editor’s note: </w:t>
      </w:r>
      <w:r w:rsidRPr="005B2537">
        <w:rPr>
          <w:lang w:eastAsia="zh-CN"/>
        </w:rPr>
        <w:t>D</w:t>
      </w:r>
      <w:r w:rsidRPr="005B2537">
        <w:t>escribes the</w:t>
      </w:r>
      <w:r w:rsidR="00FD0D92" w:rsidRPr="005B2537">
        <w:t xml:space="preserve"> reference</w:t>
      </w:r>
      <w:r w:rsidRPr="005B2537">
        <w:t xml:space="preserve"> </w:t>
      </w:r>
      <w:r w:rsidR="00F348B1" w:rsidRPr="005B2537">
        <w:t xml:space="preserve">architecture of the </w:t>
      </w:r>
      <w:r w:rsidRPr="005B2537">
        <w:rPr>
          <w:lang w:eastAsia="zh-CN"/>
        </w:rPr>
        <w:t xml:space="preserve">Analytics Framework. </w:t>
      </w:r>
    </w:p>
    <w:p w14:paraId="1E7D6C20" w14:textId="77777777" w:rsidR="00F348B1" w:rsidRPr="005B2537" w:rsidRDefault="00F348B1" w:rsidP="007B01DF">
      <w:pPr>
        <w:pStyle w:val="B1"/>
        <w:ind w:start="0pt" w:firstLine="0pt"/>
        <w:rPr>
          <w:lang w:eastAsia="zh-CN"/>
        </w:rPr>
      </w:pPr>
    </w:p>
    <w:p w14:paraId="4CA9CF7B" w14:textId="77777777" w:rsidR="00265287" w:rsidRPr="005B2537" w:rsidRDefault="00265287" w:rsidP="007B01DF">
      <w:pPr>
        <w:pStyle w:val="B1"/>
        <w:ind w:start="0pt" w:firstLine="0pt"/>
        <w:rPr>
          <w:lang w:eastAsia="zh-CN"/>
        </w:rPr>
      </w:pPr>
    </w:p>
    <w:p w14:paraId="298982F1" w14:textId="2BBF92FE" w:rsidR="000C6FDF" w:rsidRPr="005B2537" w:rsidRDefault="00B6432B" w:rsidP="000C6FDF">
      <w:pPr>
        <w:pStyle w:val="2"/>
      </w:pPr>
      <w:bookmarkStart w:id="204" w:name="_Toc534877958"/>
      <w:bookmarkStart w:id="205" w:name="_Toc535263097"/>
      <w:r w:rsidRPr="005B2537">
        <w:t>5</w:t>
      </w:r>
      <w:r w:rsidR="000C6FDF" w:rsidRPr="005B2537">
        <w:t>.</w:t>
      </w:r>
      <w:r w:rsidR="00DA44A5" w:rsidRPr="005B2537">
        <w:t>3</w:t>
      </w:r>
      <w:r w:rsidR="00464148" w:rsidRPr="005B2537">
        <w:tab/>
      </w:r>
      <w:r w:rsidR="000C6FDF" w:rsidRPr="005B2537">
        <w:t>Service Based Interfaces</w:t>
      </w:r>
      <w:bookmarkEnd w:id="204"/>
      <w:bookmarkEnd w:id="205"/>
      <w:r w:rsidR="000C6FDF" w:rsidRPr="005B2537">
        <w:t xml:space="preserve"> </w:t>
      </w:r>
    </w:p>
    <w:p w14:paraId="1B71288D" w14:textId="5171F0D5" w:rsidR="000C6FDF" w:rsidRPr="005B2537" w:rsidRDefault="000C6FDF" w:rsidP="000C6FDF">
      <w:pPr>
        <w:pStyle w:val="EditorsNote"/>
        <w:ind w:start="78pt" w:hanging="63.80pt"/>
        <w:rPr>
          <w:rFonts w:eastAsia="Malgun Gothic"/>
          <w:lang w:val="x-none" w:eastAsia="ko-KR"/>
        </w:rPr>
      </w:pPr>
      <w:r w:rsidRPr="005B2537">
        <w:rPr>
          <w:rFonts w:eastAsia="Malgun Gothic"/>
          <w:lang w:val="x-none" w:eastAsia="ko-KR"/>
        </w:rPr>
        <w:t xml:space="preserve">Editor’s note: </w:t>
      </w:r>
      <w:r w:rsidRPr="005B2537">
        <w:rPr>
          <w:lang w:eastAsia="zh-CN"/>
        </w:rPr>
        <w:t>D</w:t>
      </w:r>
      <w:r w:rsidRPr="005B2537">
        <w:t>escribes the NFs and</w:t>
      </w:r>
      <w:r w:rsidR="0079348B" w:rsidRPr="005B2537">
        <w:t xml:space="preserve"> interfaces</w:t>
      </w:r>
      <w:r w:rsidRPr="005B2537">
        <w:t xml:space="preserve"> with NWDAF to provide the Analytics Framework Functionalities</w:t>
      </w:r>
      <w:r w:rsidRPr="005B2537">
        <w:rPr>
          <w:lang w:eastAsia="zh-CN"/>
        </w:rPr>
        <w:t>.</w:t>
      </w:r>
    </w:p>
    <w:p w14:paraId="225FD45D" w14:textId="77777777" w:rsidR="006C5611" w:rsidRPr="005B2537" w:rsidRDefault="006C5611" w:rsidP="007B01DF">
      <w:pPr>
        <w:pStyle w:val="B1"/>
        <w:ind w:start="0pt" w:firstLine="0pt"/>
        <w:rPr>
          <w:lang w:eastAsia="zh-CN"/>
        </w:rPr>
      </w:pPr>
    </w:p>
    <w:p w14:paraId="5162A7C9" w14:textId="3CF46A88" w:rsidR="006C5611" w:rsidRPr="005B2537" w:rsidRDefault="0045380E" w:rsidP="0048447A">
      <w:pPr>
        <w:pStyle w:val="2"/>
      </w:pPr>
      <w:bookmarkStart w:id="206" w:name="_Toc534877959"/>
      <w:bookmarkStart w:id="207" w:name="_Toc535263098"/>
      <w:r w:rsidRPr="005B2537">
        <w:t>5.4</w:t>
      </w:r>
      <w:r w:rsidRPr="005B2537">
        <w:tab/>
        <w:t>Network Analytics architecture</w:t>
      </w:r>
      <w:bookmarkEnd w:id="206"/>
      <w:bookmarkEnd w:id="207"/>
    </w:p>
    <w:p w14:paraId="053DA519" w14:textId="706A38F6" w:rsidR="00930B1B" w:rsidRPr="005B2537" w:rsidRDefault="00930B1B" w:rsidP="00930B1B">
      <w:pPr>
        <w:pStyle w:val="EditorsNote"/>
        <w:ind w:start="78pt" w:hanging="63.80pt"/>
        <w:rPr>
          <w:rFonts w:eastAsia="Malgun Gothic"/>
          <w:lang w:val="x-none" w:eastAsia="ko-KR"/>
        </w:rPr>
      </w:pPr>
      <w:r w:rsidRPr="005B2537">
        <w:rPr>
          <w:rFonts w:eastAsia="Malgun Gothic"/>
          <w:lang w:val="x-none" w:eastAsia="ko-KR"/>
        </w:rPr>
        <w:t xml:space="preserve">Editor’s note: </w:t>
      </w:r>
      <w:r w:rsidR="00FE16EA" w:rsidRPr="005B2537">
        <w:rPr>
          <w:rFonts w:eastAsia="Malgun Gothic"/>
          <w:lang w:val="x-none" w:eastAsia="ko-KR"/>
        </w:rPr>
        <w:t xml:space="preserve">1) </w:t>
      </w:r>
      <w:r w:rsidR="00FE16EA" w:rsidRPr="005B2537">
        <w:t>Add a new Data Collection architecture;</w:t>
      </w:r>
      <w:r w:rsidR="00FE16EA" w:rsidRPr="005B2537">
        <w:rPr>
          <w:lang w:eastAsia="zh-CN"/>
        </w:rPr>
        <w:t xml:space="preserve"> 2) </w:t>
      </w:r>
      <w:r w:rsidR="00095722" w:rsidRPr="005B2537">
        <w:rPr>
          <w:lang w:eastAsia="zh-CN"/>
        </w:rPr>
        <w:t xml:space="preserve">Copy/Paste the </w:t>
      </w:r>
      <w:r w:rsidR="00095722" w:rsidRPr="005B2537">
        <w:t>Network Data Analytics Feedback architecture from clause 4.2.9, TS 23.501</w:t>
      </w:r>
      <w:r w:rsidR="0091030E" w:rsidRPr="005B2537">
        <w:t xml:space="preserve"> and update the content to make it not slice load level provisioning specific</w:t>
      </w:r>
      <w:r w:rsidRPr="005B2537">
        <w:rPr>
          <w:lang w:eastAsia="zh-CN"/>
        </w:rPr>
        <w:t>.</w:t>
      </w:r>
    </w:p>
    <w:p w14:paraId="5974FC6A" w14:textId="77777777" w:rsidR="0045380E" w:rsidRPr="005B2537" w:rsidRDefault="0045380E" w:rsidP="007B01DF">
      <w:pPr>
        <w:pStyle w:val="B1"/>
        <w:ind w:start="0pt" w:firstLine="0pt"/>
        <w:rPr>
          <w:lang w:val="x-none" w:eastAsia="zh-CN"/>
        </w:rPr>
      </w:pPr>
    </w:p>
    <w:p w14:paraId="50CBA61B" w14:textId="52AA9700" w:rsidR="007B01DF" w:rsidRPr="005B2537" w:rsidRDefault="00B6432B" w:rsidP="00B560E3">
      <w:pPr>
        <w:pStyle w:val="1"/>
      </w:pPr>
      <w:bookmarkStart w:id="208" w:name="_Toc534877960"/>
      <w:bookmarkStart w:id="209" w:name="_Toc535263099"/>
      <w:r w:rsidRPr="005B2537">
        <w:t xml:space="preserve">6 </w:t>
      </w:r>
      <w:r w:rsidR="00E62436" w:rsidRPr="005B2537">
        <w:tab/>
      </w:r>
      <w:r w:rsidR="0079348B" w:rsidRPr="005B2537">
        <w:t xml:space="preserve">Analytics </w:t>
      </w:r>
      <w:r w:rsidR="00B61443" w:rsidRPr="005B2537">
        <w:t>Framework</w:t>
      </w:r>
      <w:bookmarkEnd w:id="208"/>
      <w:bookmarkEnd w:id="209"/>
      <w:r w:rsidR="00826DF3" w:rsidRPr="005B2537">
        <w:t xml:space="preserve"> </w:t>
      </w:r>
    </w:p>
    <w:p w14:paraId="6AC9C93F" w14:textId="7A2E515B" w:rsidR="00E31BAB" w:rsidRPr="005B2537" w:rsidRDefault="0079348B" w:rsidP="004F34F6">
      <w:pPr>
        <w:pStyle w:val="EditorsNote"/>
        <w:ind w:start="78pt" w:hanging="63.80pt"/>
        <w:rPr>
          <w:rFonts w:eastAsia="Malgun Gothic"/>
          <w:lang w:val="x-none" w:eastAsia="ko-KR"/>
        </w:rPr>
      </w:pPr>
      <w:r w:rsidRPr="005B2537">
        <w:rPr>
          <w:rFonts w:eastAsia="Malgun Gothic"/>
          <w:lang w:val="x-none" w:eastAsia="ko-KR"/>
        </w:rPr>
        <w:t>Editor’s note: Describes requirements, procedures, service description and related network functions for Analytics Framework.</w:t>
      </w:r>
    </w:p>
    <w:p w14:paraId="2249D8ED" w14:textId="77777777" w:rsidR="00A62E83" w:rsidRPr="005B2537" w:rsidRDefault="00A62E83" w:rsidP="00A62E83">
      <w:pPr>
        <w:pStyle w:val="EditorsNote"/>
        <w:ind w:start="78pt" w:hanging="63.80pt"/>
        <w:rPr>
          <w:rFonts w:eastAsia="Malgun Gothic"/>
          <w:lang w:val="x-none" w:eastAsia="ko-KR"/>
        </w:rPr>
      </w:pPr>
    </w:p>
    <w:p w14:paraId="2FB03CB7" w14:textId="12DF2F51" w:rsidR="00E62436" w:rsidRPr="005B2537" w:rsidRDefault="00B6432B" w:rsidP="00E62436">
      <w:pPr>
        <w:pStyle w:val="2"/>
      </w:pPr>
      <w:bookmarkStart w:id="210" w:name="_Toc534877961"/>
      <w:bookmarkStart w:id="211" w:name="_Toc535263100"/>
      <w:r w:rsidRPr="005B2537">
        <w:t>6</w:t>
      </w:r>
      <w:r w:rsidR="00E62436" w:rsidRPr="005B2537">
        <w:t>.1</w:t>
      </w:r>
      <w:r w:rsidR="00464148" w:rsidRPr="005B2537">
        <w:tab/>
      </w:r>
      <w:r w:rsidR="00E31CFE" w:rsidRPr="005B2537">
        <w:t>Data Collection for Analytics Generation</w:t>
      </w:r>
      <w:bookmarkEnd w:id="210"/>
      <w:bookmarkEnd w:id="211"/>
    </w:p>
    <w:p w14:paraId="34AE6AF4" w14:textId="11EAB793" w:rsidR="00A62E83" w:rsidRPr="005B2537" w:rsidRDefault="00A62E83" w:rsidP="00A62E83">
      <w:pPr>
        <w:pStyle w:val="EditorsNote"/>
        <w:ind w:start="78pt" w:hanging="63.80pt"/>
        <w:rPr>
          <w:lang w:eastAsia="zh-CN"/>
        </w:rPr>
      </w:pPr>
      <w:r w:rsidRPr="005B2537">
        <w:rPr>
          <w:rFonts w:eastAsia="Malgun Gothic"/>
          <w:lang w:val="x-none" w:eastAsia="ko-KR"/>
        </w:rPr>
        <w:t xml:space="preserve">Editor’s note: This clause describes requirements, procedures, service description and related network functions </w:t>
      </w:r>
      <w:r w:rsidRPr="005B2537">
        <w:t>in 5GS to enable the data collection from NFs/AFs</w:t>
      </w:r>
      <w:r w:rsidRPr="005B2537">
        <w:rPr>
          <w:rFonts w:hint="eastAsia"/>
          <w:lang w:eastAsia="zh-CN"/>
        </w:rPr>
        <w:t>/OAM</w:t>
      </w:r>
      <w:r w:rsidRPr="005B2537">
        <w:t xml:space="preserve"> for generation of analytics by NWDAF</w:t>
      </w:r>
      <w:r w:rsidRPr="005B2537">
        <w:rPr>
          <w:lang w:eastAsia="zh-CN"/>
        </w:rPr>
        <w:t>.</w:t>
      </w:r>
    </w:p>
    <w:p w14:paraId="6A070116" w14:textId="77777777" w:rsidR="0079348B" w:rsidRPr="005B2537" w:rsidRDefault="0079348B" w:rsidP="0079348B"/>
    <w:p w14:paraId="42A848A0" w14:textId="5901C6CC" w:rsidR="00E31CFE" w:rsidRPr="005B2537" w:rsidRDefault="00E31CFE" w:rsidP="004F34F6">
      <w:pPr>
        <w:pStyle w:val="3"/>
      </w:pPr>
      <w:bookmarkStart w:id="212" w:name="_Toc534877962"/>
      <w:bookmarkStart w:id="213" w:name="_Toc535263101"/>
      <w:r w:rsidRPr="005B2537">
        <w:t>6.1.1</w:t>
      </w:r>
      <w:r w:rsidRPr="005B2537">
        <w:tab/>
        <w:t xml:space="preserve">General </w:t>
      </w:r>
      <w:r w:rsidR="006A564A" w:rsidRPr="005B2537">
        <w:t xml:space="preserve">requirement </w:t>
      </w:r>
      <w:r w:rsidRPr="005B2537">
        <w:t>Description</w:t>
      </w:r>
      <w:bookmarkEnd w:id="212"/>
      <w:bookmarkEnd w:id="213"/>
    </w:p>
    <w:p w14:paraId="0F64F50A" w14:textId="77777777" w:rsidR="00F331C9" w:rsidRPr="005B2537" w:rsidRDefault="00F331C9"/>
    <w:p w14:paraId="2F192EB7" w14:textId="3B57B8E4" w:rsidR="007B01DF" w:rsidRPr="005B2537" w:rsidRDefault="00B6432B" w:rsidP="004F34F6">
      <w:pPr>
        <w:pStyle w:val="3"/>
      </w:pPr>
      <w:bookmarkStart w:id="214" w:name="_Toc534877963"/>
      <w:bookmarkStart w:id="215" w:name="_Toc535263102"/>
      <w:r w:rsidRPr="005B2537">
        <w:t>6</w:t>
      </w:r>
      <w:r w:rsidR="00B30513" w:rsidRPr="005B2537">
        <w:t>.</w:t>
      </w:r>
      <w:r w:rsidR="00B15762" w:rsidRPr="005B2537">
        <w:t>1.</w:t>
      </w:r>
      <w:r w:rsidR="00B30513" w:rsidRPr="005B2537">
        <w:t>2</w:t>
      </w:r>
      <w:r w:rsidR="009E5553" w:rsidRPr="005B2537">
        <w:tab/>
      </w:r>
      <w:r w:rsidR="007B01DF" w:rsidRPr="005B2537">
        <w:t>Data Collection</w:t>
      </w:r>
      <w:r w:rsidR="00B30513" w:rsidRPr="005B2537">
        <w:t xml:space="preserve"> from NFs/AFs</w:t>
      </w:r>
      <w:bookmarkEnd w:id="214"/>
      <w:bookmarkEnd w:id="215"/>
    </w:p>
    <w:p w14:paraId="7421F127" w14:textId="34418440" w:rsidR="007B01DF" w:rsidRPr="005B2537" w:rsidRDefault="007B01DF" w:rsidP="00A62E83">
      <w:pPr>
        <w:pStyle w:val="EditorsNote"/>
        <w:ind w:start="78pt" w:hanging="63.80pt"/>
      </w:pPr>
      <w:r w:rsidRPr="005B2537">
        <w:rPr>
          <w:rFonts w:eastAsia="Malgun Gothic"/>
          <w:lang w:val="x-none" w:eastAsia="ko-KR"/>
        </w:rPr>
        <w:t xml:space="preserve">Editor’s note: </w:t>
      </w:r>
      <w:r w:rsidRPr="005B2537">
        <w:rPr>
          <w:lang w:eastAsia="zh-CN"/>
        </w:rPr>
        <w:t>D</w:t>
      </w:r>
      <w:r w:rsidRPr="005B2537">
        <w:t xml:space="preserve">escribes the </w:t>
      </w:r>
      <w:r w:rsidR="00A62E83" w:rsidRPr="005B2537">
        <w:t xml:space="preserve">procedure, </w:t>
      </w:r>
      <w:r w:rsidR="00114260" w:rsidRPr="005B2537">
        <w:t xml:space="preserve">network function </w:t>
      </w:r>
      <w:r w:rsidR="00A62E83" w:rsidRPr="005B2537">
        <w:t>service</w:t>
      </w:r>
      <w:r w:rsidR="00114260" w:rsidRPr="005B2537">
        <w:t>s</w:t>
      </w:r>
      <w:r w:rsidR="00A62E83" w:rsidRPr="005B2537">
        <w:t xml:space="preserve"> related to t</w:t>
      </w:r>
      <w:r w:rsidRPr="005B2537">
        <w:t xml:space="preserve">he data collection </w:t>
      </w:r>
      <w:r w:rsidR="00A62E83" w:rsidRPr="005B2537">
        <w:t>from NFs/AFs.</w:t>
      </w:r>
    </w:p>
    <w:p w14:paraId="54CF9776" w14:textId="77777777" w:rsidR="00C479A4" w:rsidRPr="005B2537" w:rsidRDefault="00C479A4" w:rsidP="004F34F6"/>
    <w:p w14:paraId="36B84052" w14:textId="507B52A8" w:rsidR="00C479A4" w:rsidRPr="005B2537" w:rsidRDefault="00E31BAB" w:rsidP="004F34F6">
      <w:pPr>
        <w:pStyle w:val="4"/>
      </w:pPr>
      <w:bookmarkStart w:id="216" w:name="_Toc534877964"/>
      <w:bookmarkStart w:id="217" w:name="_Toc535263103"/>
      <w:r w:rsidRPr="005B2537">
        <w:rPr>
          <w:rFonts w:hint="eastAsia"/>
          <w:lang w:eastAsia="zh-CN"/>
        </w:rPr>
        <w:t>6.1.2.1</w:t>
      </w:r>
      <w:r w:rsidR="00C479A4" w:rsidRPr="005B2537">
        <w:rPr>
          <w:rFonts w:hint="eastAsia"/>
          <w:lang w:eastAsia="zh-CN"/>
        </w:rPr>
        <w:tab/>
      </w:r>
      <w:r w:rsidR="00C479A4" w:rsidRPr="005B2537">
        <w:rPr>
          <w:lang w:eastAsia="zh-CN"/>
        </w:rPr>
        <w:t xml:space="preserve">Procedure for </w:t>
      </w:r>
      <w:r w:rsidR="00C479A4" w:rsidRPr="005B2537">
        <w:t>Data Collection from NFs/AFs</w:t>
      </w:r>
      <w:bookmarkEnd w:id="216"/>
      <w:bookmarkEnd w:id="217"/>
    </w:p>
    <w:p w14:paraId="126988ED" w14:textId="40EEA9D5" w:rsidR="00E8401D" w:rsidRPr="005B2537" w:rsidRDefault="00E8401D" w:rsidP="004F34F6">
      <w:pPr>
        <w:rPr>
          <w:lang w:eastAsia="zh-CN"/>
        </w:rPr>
      </w:pPr>
    </w:p>
    <w:p w14:paraId="75D28581" w14:textId="46B3240B" w:rsidR="00A62E83" w:rsidRPr="005B2537" w:rsidRDefault="00A62E83" w:rsidP="00A62E83">
      <w:pPr>
        <w:rPr>
          <w:lang w:eastAsia="zh-CN"/>
        </w:rPr>
      </w:pPr>
    </w:p>
    <w:p w14:paraId="00993841" w14:textId="77777777" w:rsidR="00A62E83" w:rsidRPr="005B2537" w:rsidRDefault="00A62E83" w:rsidP="00A62E83"/>
    <w:p w14:paraId="552D5ABB" w14:textId="013C5ADE" w:rsidR="00B30513" w:rsidRPr="005B2537" w:rsidRDefault="00B6432B" w:rsidP="000F7175">
      <w:pPr>
        <w:pStyle w:val="3"/>
      </w:pPr>
      <w:bookmarkStart w:id="218" w:name="_Toc534877966"/>
      <w:bookmarkStart w:id="219" w:name="_Toc535263104"/>
      <w:r w:rsidRPr="005B2537">
        <w:t>6</w:t>
      </w:r>
      <w:r w:rsidR="00B30513" w:rsidRPr="005B2537">
        <w:t>.</w:t>
      </w:r>
      <w:r w:rsidR="00B15762" w:rsidRPr="005B2537">
        <w:t>1.</w:t>
      </w:r>
      <w:r w:rsidR="00E31CFE" w:rsidRPr="005B2537">
        <w:t>3</w:t>
      </w:r>
      <w:r w:rsidR="001905A3" w:rsidRPr="005B2537">
        <w:tab/>
      </w:r>
      <w:r w:rsidR="00B30513" w:rsidRPr="005B2537">
        <w:t>Data Collection from OAM</w:t>
      </w:r>
      <w:bookmarkEnd w:id="218"/>
      <w:bookmarkEnd w:id="219"/>
    </w:p>
    <w:p w14:paraId="30C04B8F" w14:textId="1FB3F795" w:rsidR="00A62E83" w:rsidRPr="005B2537" w:rsidRDefault="00B30513" w:rsidP="00A62E83">
      <w:pPr>
        <w:pStyle w:val="EditorsNote"/>
        <w:ind w:start="78pt" w:hanging="63.80pt"/>
      </w:pPr>
      <w:r w:rsidRPr="005B2537">
        <w:rPr>
          <w:rFonts w:eastAsia="Malgun Gothic"/>
          <w:lang w:val="x-none" w:eastAsia="ko-KR"/>
        </w:rPr>
        <w:t xml:space="preserve">Editor’s note: </w:t>
      </w:r>
      <w:r w:rsidR="00A62E83" w:rsidRPr="005B2537">
        <w:rPr>
          <w:lang w:eastAsia="zh-CN"/>
        </w:rPr>
        <w:t>D</w:t>
      </w:r>
      <w:r w:rsidR="00A62E83" w:rsidRPr="005B2537">
        <w:t xml:space="preserve">escribes the procedure, service </w:t>
      </w:r>
      <w:r w:rsidR="00A62E83" w:rsidRPr="005B2537">
        <w:rPr>
          <w:rFonts w:eastAsia="Malgun Gothic"/>
          <w:lang w:val="x-none" w:eastAsia="ko-KR"/>
        </w:rPr>
        <w:t xml:space="preserve">description </w:t>
      </w:r>
      <w:r w:rsidR="00A62E83" w:rsidRPr="005B2537">
        <w:t>and network functions related to the data collection from OAM.</w:t>
      </w:r>
    </w:p>
    <w:p w14:paraId="47FE919F" w14:textId="14D454A7" w:rsidR="00B30513" w:rsidRPr="005B2537" w:rsidRDefault="00B30513" w:rsidP="00B30513">
      <w:pPr>
        <w:pStyle w:val="EditorsNote"/>
        <w:ind w:start="78pt" w:hanging="63.80pt"/>
        <w:rPr>
          <w:lang w:eastAsia="zh-CN"/>
        </w:rPr>
      </w:pPr>
    </w:p>
    <w:p w14:paraId="3AF266B4" w14:textId="35E87676" w:rsidR="00C479A4" w:rsidRPr="005B2537" w:rsidRDefault="00C479A4" w:rsidP="004F34F6">
      <w:pPr>
        <w:pStyle w:val="4"/>
        <w:rPr>
          <w:rFonts w:eastAsia="Malgun Gothic"/>
          <w:lang w:eastAsia="ko-KR"/>
        </w:rPr>
      </w:pPr>
      <w:bookmarkStart w:id="220" w:name="_Toc534877967"/>
      <w:bookmarkStart w:id="221" w:name="_Toc535263105"/>
      <w:r w:rsidRPr="005B2537">
        <w:rPr>
          <w:rFonts w:hint="eastAsia"/>
          <w:lang w:eastAsia="zh-CN"/>
        </w:rPr>
        <w:t>6.1.3</w:t>
      </w:r>
      <w:r w:rsidR="00E31BAB" w:rsidRPr="005B2537">
        <w:rPr>
          <w:rFonts w:hint="eastAsia"/>
          <w:lang w:eastAsia="zh-CN"/>
        </w:rPr>
        <w:t>.1</w:t>
      </w:r>
      <w:r w:rsidR="00464148" w:rsidRPr="005B2537">
        <w:rPr>
          <w:lang w:eastAsia="zh-CN"/>
        </w:rPr>
        <w:tab/>
      </w:r>
      <w:r w:rsidRPr="005B2537">
        <w:rPr>
          <w:lang w:eastAsia="zh-CN"/>
        </w:rPr>
        <w:t xml:space="preserve">Procedure for </w:t>
      </w:r>
      <w:r w:rsidRPr="005B2537">
        <w:t>Data Collection from OAM</w:t>
      </w:r>
      <w:bookmarkEnd w:id="220"/>
      <w:bookmarkEnd w:id="221"/>
    </w:p>
    <w:p w14:paraId="1E4AB129" w14:textId="18BFF7DA" w:rsidR="00E8401D" w:rsidRPr="005B2537" w:rsidRDefault="00E8401D" w:rsidP="004F34F6"/>
    <w:p w14:paraId="12DE65D5" w14:textId="1495C01A" w:rsidR="000F7175" w:rsidRPr="005B2537" w:rsidRDefault="000F7175" w:rsidP="004F34F6"/>
    <w:p w14:paraId="12815B8E" w14:textId="1367408C" w:rsidR="007B01DF" w:rsidRPr="005B2537" w:rsidRDefault="00B6432B" w:rsidP="004F34F6">
      <w:pPr>
        <w:pStyle w:val="2"/>
      </w:pPr>
      <w:bookmarkStart w:id="222" w:name="_Toc534877969"/>
      <w:bookmarkStart w:id="223" w:name="_Toc535263106"/>
      <w:r w:rsidRPr="005B2537">
        <w:lastRenderedPageBreak/>
        <w:t>6</w:t>
      </w:r>
      <w:r w:rsidR="009E5553" w:rsidRPr="005B2537">
        <w:t>.</w:t>
      </w:r>
      <w:r w:rsidR="00E31CFE" w:rsidRPr="005B2537">
        <w:t>2</w:t>
      </w:r>
      <w:r w:rsidR="00464148" w:rsidRPr="005B2537">
        <w:tab/>
      </w:r>
      <w:r w:rsidR="007B01DF" w:rsidRPr="005B2537">
        <w:t>Analytics Exposure</w:t>
      </w:r>
      <w:bookmarkEnd w:id="222"/>
      <w:bookmarkEnd w:id="223"/>
      <w:r w:rsidR="00F01131" w:rsidRPr="005B2537">
        <w:t xml:space="preserve"> </w:t>
      </w:r>
    </w:p>
    <w:p w14:paraId="07A22411" w14:textId="2FF08315" w:rsidR="007B01DF" w:rsidRPr="005B2537" w:rsidRDefault="007B01DF" w:rsidP="007B01DF">
      <w:pPr>
        <w:pStyle w:val="EditorsNote"/>
        <w:ind w:start="78pt" w:hanging="63.80pt"/>
        <w:rPr>
          <w:lang w:eastAsia="zh-CN"/>
        </w:rPr>
      </w:pPr>
      <w:r w:rsidRPr="005B2537">
        <w:rPr>
          <w:rFonts w:eastAsia="Malgun Gothic"/>
          <w:lang w:val="x-none" w:eastAsia="ko-KR"/>
        </w:rPr>
        <w:t xml:space="preserve">Editor’s note: </w:t>
      </w:r>
      <w:r w:rsidRPr="005B2537">
        <w:rPr>
          <w:lang w:eastAsia="zh-CN"/>
        </w:rPr>
        <w:t>D</w:t>
      </w:r>
      <w:r w:rsidRPr="005B2537">
        <w:t xml:space="preserve">escribes the </w:t>
      </w:r>
      <w:r w:rsidR="00114260" w:rsidRPr="005B2537">
        <w:t xml:space="preserve">procedure and network function services </w:t>
      </w:r>
      <w:r w:rsidRPr="005B2537">
        <w:t>needed in 5GS to enable the consumption of analytics generated by NWDAF</w:t>
      </w:r>
      <w:r w:rsidRPr="005B2537">
        <w:rPr>
          <w:lang w:eastAsia="zh-CN"/>
        </w:rPr>
        <w:t>.</w:t>
      </w:r>
    </w:p>
    <w:p w14:paraId="241F05B3" w14:textId="554357D6" w:rsidR="006A564A" w:rsidRPr="005B2537" w:rsidRDefault="00E31CFE" w:rsidP="006A564A">
      <w:pPr>
        <w:pStyle w:val="3"/>
      </w:pPr>
      <w:bookmarkStart w:id="224" w:name="_Toc534877970"/>
      <w:bookmarkStart w:id="225" w:name="_Toc535263107"/>
      <w:r w:rsidRPr="005B2537">
        <w:t>6.2.1</w:t>
      </w:r>
      <w:r w:rsidRPr="005B2537">
        <w:tab/>
      </w:r>
      <w:r w:rsidR="006A564A" w:rsidRPr="005B2537">
        <w:t>General requirement Description</w:t>
      </w:r>
      <w:bookmarkEnd w:id="224"/>
      <w:bookmarkEnd w:id="225"/>
    </w:p>
    <w:p w14:paraId="05F22A45" w14:textId="77777777" w:rsidR="00E31CFE" w:rsidRPr="005B2537" w:rsidRDefault="00E31CFE" w:rsidP="004F34F6">
      <w:pPr>
        <w:pStyle w:val="EditorsNote"/>
        <w:ind w:start="0pt" w:firstLine="0pt"/>
        <w:rPr>
          <w:rFonts w:eastAsia="Malgun Gothic"/>
          <w:lang w:val="x-none" w:eastAsia="ko-KR"/>
        </w:rPr>
      </w:pPr>
    </w:p>
    <w:p w14:paraId="724E4C9B" w14:textId="66190908" w:rsidR="00E60F7F" w:rsidRPr="005B2537" w:rsidRDefault="00B6432B" w:rsidP="000F7175">
      <w:pPr>
        <w:pStyle w:val="3"/>
      </w:pPr>
      <w:bookmarkStart w:id="226" w:name="_Toc534877971"/>
      <w:bookmarkStart w:id="227" w:name="_Toc535263108"/>
      <w:r w:rsidRPr="005B2537">
        <w:t>6</w:t>
      </w:r>
      <w:r w:rsidR="00E60F7F" w:rsidRPr="005B2537">
        <w:t>.</w:t>
      </w:r>
      <w:r w:rsidR="00E31CFE" w:rsidRPr="005B2537">
        <w:t>2.2</w:t>
      </w:r>
      <w:r w:rsidR="00E60F7F" w:rsidRPr="005B2537">
        <w:tab/>
        <w:t>Analytics Exposure to NFs/AFs</w:t>
      </w:r>
      <w:r w:rsidR="001D5108" w:rsidRPr="005B2537">
        <w:t>/OAM</w:t>
      </w:r>
      <w:bookmarkEnd w:id="226"/>
      <w:bookmarkEnd w:id="227"/>
    </w:p>
    <w:p w14:paraId="1065FACC" w14:textId="07B86084" w:rsidR="00826DF3" w:rsidRPr="005B2537" w:rsidRDefault="00826DF3" w:rsidP="00826DF3">
      <w:pPr>
        <w:pStyle w:val="EditorsNote"/>
        <w:ind w:start="78pt" w:hanging="63.80pt"/>
        <w:rPr>
          <w:lang w:eastAsia="zh-CN"/>
        </w:rPr>
      </w:pPr>
      <w:r w:rsidRPr="005B2537">
        <w:rPr>
          <w:rFonts w:eastAsia="Malgun Gothic"/>
          <w:lang w:val="x-none" w:eastAsia="ko-KR"/>
        </w:rPr>
        <w:t xml:space="preserve">Editor’s note: </w:t>
      </w:r>
      <w:r w:rsidRPr="005B2537">
        <w:rPr>
          <w:lang w:eastAsia="zh-CN"/>
        </w:rPr>
        <w:t>D</w:t>
      </w:r>
      <w:r w:rsidRPr="005B2537">
        <w:t>escribes the procedure and network function services related to Analytics Exposure to NFs/AFs/OAM.</w:t>
      </w:r>
    </w:p>
    <w:p w14:paraId="6E48DCAF" w14:textId="77777777" w:rsidR="00826DF3" w:rsidRPr="005B2537" w:rsidRDefault="00826DF3" w:rsidP="004F34F6"/>
    <w:p w14:paraId="2E31EFF6" w14:textId="5B17D697" w:rsidR="001D5108" w:rsidRPr="005B2537" w:rsidRDefault="001D5108" w:rsidP="004F34F6">
      <w:pPr>
        <w:pStyle w:val="4"/>
      </w:pPr>
      <w:bookmarkStart w:id="228" w:name="_Toc534877972"/>
      <w:bookmarkStart w:id="229" w:name="_Toc535263109"/>
      <w:r w:rsidRPr="005B2537">
        <w:rPr>
          <w:rFonts w:hint="eastAsia"/>
          <w:lang w:eastAsia="zh-CN"/>
        </w:rPr>
        <w:t>6.2.2.1</w:t>
      </w:r>
      <w:r w:rsidR="00464148" w:rsidRPr="005B2537">
        <w:rPr>
          <w:lang w:eastAsia="zh-CN"/>
        </w:rPr>
        <w:tab/>
      </w:r>
      <w:r w:rsidRPr="005B2537">
        <w:rPr>
          <w:lang w:eastAsia="zh-CN"/>
        </w:rPr>
        <w:t xml:space="preserve">Procedure for </w:t>
      </w:r>
      <w:r w:rsidRPr="005B2537">
        <w:t>Analytics Exposure to NFs/AFs/OAM</w:t>
      </w:r>
      <w:bookmarkEnd w:id="228"/>
      <w:bookmarkEnd w:id="229"/>
    </w:p>
    <w:p w14:paraId="777D3202" w14:textId="77777777" w:rsidR="00114260" w:rsidRPr="005B2537" w:rsidRDefault="00114260" w:rsidP="004F34F6"/>
    <w:p w14:paraId="32FE6C5F" w14:textId="368D2C60" w:rsidR="00702FE6" w:rsidRPr="005B2537" w:rsidRDefault="00702FE6" w:rsidP="00AF4CD1">
      <w:pPr>
        <w:pStyle w:val="3"/>
      </w:pPr>
      <w:bookmarkStart w:id="230" w:name="_Toc534877974"/>
      <w:bookmarkStart w:id="231" w:name="_Toc534878088"/>
      <w:bookmarkStart w:id="232" w:name="_Toc535263110"/>
      <w:r w:rsidRPr="005B2537">
        <w:t>6.2.</w:t>
      </w:r>
      <w:r w:rsidR="004F3A0D" w:rsidRPr="005B2537">
        <w:t>3</w:t>
      </w:r>
      <w:r w:rsidRPr="005B2537">
        <w:tab/>
      </w:r>
      <w:r w:rsidR="00535CF1" w:rsidRPr="005B2537">
        <w:t>NWDAF</w:t>
      </w:r>
      <w:r w:rsidRPr="005B2537">
        <w:t xml:space="preserve"> service registration and metadata </w:t>
      </w:r>
      <w:r w:rsidRPr="005B2537">
        <w:rPr>
          <w:lang w:eastAsia="zh-CN"/>
        </w:rPr>
        <w:t>exposure to NFs</w:t>
      </w:r>
      <w:bookmarkEnd w:id="230"/>
      <w:bookmarkEnd w:id="231"/>
      <w:bookmarkEnd w:id="232"/>
    </w:p>
    <w:p w14:paraId="0262C108" w14:textId="49AEDCF2" w:rsidR="00FB696A" w:rsidRPr="005B2537" w:rsidRDefault="00FB696A" w:rsidP="00FB696A">
      <w:pPr>
        <w:pStyle w:val="EditorsNote"/>
        <w:ind w:start="78pt" w:hanging="63.80pt"/>
        <w:rPr>
          <w:rFonts w:eastAsia="Malgun Gothic"/>
          <w:lang w:val="x-none" w:eastAsia="ko-KR"/>
        </w:rPr>
      </w:pPr>
      <w:r w:rsidRPr="005B2537">
        <w:rPr>
          <w:rFonts w:eastAsia="Malgun Gothic"/>
          <w:lang w:val="x-none" w:eastAsia="ko-KR"/>
        </w:rPr>
        <w:t xml:space="preserve">Editor’s note: Describes </w:t>
      </w:r>
      <w:r w:rsidR="0062709B" w:rsidRPr="005B2537">
        <w:t xml:space="preserve">NWDAF service registration and metadata </w:t>
      </w:r>
      <w:r w:rsidR="0062709B" w:rsidRPr="005B2537">
        <w:rPr>
          <w:lang w:eastAsia="zh-CN"/>
        </w:rPr>
        <w:t>exposure to NFs</w:t>
      </w:r>
      <w:r w:rsidRPr="005B2537">
        <w:rPr>
          <w:rFonts w:eastAsia="Malgun Gothic"/>
          <w:lang w:val="x-none" w:eastAsia="ko-KR"/>
        </w:rPr>
        <w:t>.</w:t>
      </w:r>
    </w:p>
    <w:p w14:paraId="6BB6C505" w14:textId="77777777" w:rsidR="007D4608" w:rsidRPr="005B2537" w:rsidRDefault="007D4608" w:rsidP="00FB696A">
      <w:pPr>
        <w:pStyle w:val="EditorsNote"/>
        <w:ind w:start="78pt" w:hanging="63.80pt"/>
        <w:rPr>
          <w:rFonts w:eastAsia="Malgun Gothic"/>
          <w:lang w:val="x-none" w:eastAsia="ko-KR"/>
        </w:rPr>
      </w:pPr>
    </w:p>
    <w:p w14:paraId="740103B4" w14:textId="30DE73AD" w:rsidR="00B61443" w:rsidRPr="005B2537" w:rsidRDefault="00B61443" w:rsidP="004F34F6">
      <w:pPr>
        <w:pStyle w:val="1"/>
      </w:pPr>
      <w:bookmarkStart w:id="233" w:name="_Toc534877975"/>
      <w:bookmarkStart w:id="234" w:name="_Toc535263111"/>
      <w:r w:rsidRPr="005B2537">
        <w:rPr>
          <w:rFonts w:hint="eastAsia"/>
          <w:lang w:eastAsia="zh-CN"/>
        </w:rPr>
        <w:t>7</w:t>
      </w:r>
      <w:r w:rsidRPr="005B2537">
        <w:rPr>
          <w:lang w:eastAsia="zh-CN"/>
        </w:rPr>
        <w:t xml:space="preserve"> </w:t>
      </w:r>
      <w:r w:rsidR="00464148" w:rsidRPr="005B2537">
        <w:rPr>
          <w:lang w:eastAsia="zh-CN"/>
        </w:rPr>
        <w:tab/>
      </w:r>
      <w:r w:rsidR="004E7162" w:rsidRPr="005B2537">
        <w:rPr>
          <w:lang w:eastAsia="zh-CN"/>
        </w:rPr>
        <w:t xml:space="preserve">Analytics </w:t>
      </w:r>
      <w:r w:rsidR="004610D2" w:rsidRPr="005B2537">
        <w:rPr>
          <w:lang w:eastAsia="zh-CN"/>
        </w:rPr>
        <w:t>Assistance</w:t>
      </w:r>
      <w:r w:rsidR="004E7162" w:rsidRPr="005B2537">
        <w:rPr>
          <w:lang w:eastAsia="zh-CN"/>
        </w:rPr>
        <w:t xml:space="preserve"> </w:t>
      </w:r>
      <w:r w:rsidR="00826DF3" w:rsidRPr="005B2537">
        <w:t>Requirement</w:t>
      </w:r>
      <w:r w:rsidR="004610D2" w:rsidRPr="005B2537">
        <w:t>s</w:t>
      </w:r>
      <w:r w:rsidR="004F34F6" w:rsidRPr="005B2537">
        <w:t xml:space="preserve"> and </w:t>
      </w:r>
      <w:r w:rsidR="00826DF3" w:rsidRPr="005B2537">
        <w:t>Procedure</w:t>
      </w:r>
      <w:bookmarkEnd w:id="233"/>
      <w:r w:rsidR="004610D2" w:rsidRPr="005B2537">
        <w:t>s</w:t>
      </w:r>
      <w:bookmarkEnd w:id="234"/>
    </w:p>
    <w:p w14:paraId="06610E19" w14:textId="27BADBE9" w:rsidR="00B61443" w:rsidRPr="005B2537" w:rsidRDefault="00826DF3" w:rsidP="004F34F6">
      <w:pPr>
        <w:pStyle w:val="EditorsNote"/>
        <w:ind w:start="78pt" w:hanging="63.80pt"/>
        <w:rPr>
          <w:rFonts w:eastAsia="Malgun Gothic"/>
          <w:lang w:val="x-none" w:eastAsia="ko-KR"/>
        </w:rPr>
      </w:pPr>
      <w:r w:rsidRPr="005B2537">
        <w:rPr>
          <w:rFonts w:eastAsia="Malgun Gothic"/>
          <w:lang w:val="x-none" w:eastAsia="ko-KR"/>
        </w:rPr>
        <w:t>Editor’s note: Describes requirements, procedures and related network functions for specific UC.</w:t>
      </w:r>
    </w:p>
    <w:p w14:paraId="1331F269" w14:textId="77777777" w:rsidR="000A2E28" w:rsidRPr="005B2537" w:rsidRDefault="000A2E28" w:rsidP="000A2E28">
      <w:pPr>
        <w:pStyle w:val="2"/>
      </w:pPr>
      <w:bookmarkStart w:id="235" w:name="_Toc534877976"/>
      <w:bookmarkStart w:id="236" w:name="_Toc535263112"/>
      <w:r w:rsidRPr="005B2537">
        <w:t>7.1</w:t>
      </w:r>
      <w:r w:rsidRPr="005B2537">
        <w:tab/>
        <w:t>NWDAF-</w:t>
      </w:r>
      <w:r w:rsidRPr="005B2537">
        <w:rPr>
          <w:rFonts w:hint="eastAsia"/>
          <w:lang w:eastAsia="zh-CN"/>
        </w:rPr>
        <w:t>A</w:t>
      </w:r>
      <w:r w:rsidRPr="005B2537">
        <w:rPr>
          <w:lang w:eastAsia="zh-CN"/>
        </w:rPr>
        <w:t xml:space="preserve">ssisted </w:t>
      </w:r>
      <w:r w:rsidRPr="005B2537">
        <w:t>Slice Load Level Provisioning</w:t>
      </w:r>
      <w:bookmarkEnd w:id="235"/>
      <w:bookmarkEnd w:id="236"/>
    </w:p>
    <w:p w14:paraId="7E2D6AA0" w14:textId="77777777" w:rsidR="000A2E28" w:rsidRPr="005B2537" w:rsidRDefault="000A2E28" w:rsidP="000A2E28">
      <w:pPr>
        <w:pStyle w:val="EditorsNote"/>
        <w:ind w:start="78pt" w:hanging="63.80pt"/>
        <w:rPr>
          <w:rFonts w:eastAsiaTheme="minorEastAsia"/>
          <w:lang w:val="x-none" w:eastAsia="zh-CN"/>
        </w:rPr>
      </w:pPr>
      <w:r w:rsidRPr="005B2537">
        <w:rPr>
          <w:rFonts w:eastAsia="Malgun Gothic"/>
          <w:lang w:val="x-none" w:eastAsia="ko-KR"/>
        </w:rPr>
        <w:t>Editor’s note: Describes requirements, procedures and related network functions for NWDAF-assisted slice load level provisioning</w:t>
      </w:r>
      <w:r w:rsidRPr="005B2537">
        <w:rPr>
          <w:rFonts w:eastAsiaTheme="minorEastAsia" w:hint="eastAsia"/>
          <w:lang w:val="x-none" w:eastAsia="zh-CN"/>
        </w:rPr>
        <w:t>.</w:t>
      </w:r>
    </w:p>
    <w:p w14:paraId="2F607D14" w14:textId="77777777" w:rsidR="000A2E28" w:rsidRPr="005B2537" w:rsidRDefault="000A2E28" w:rsidP="000A2E28">
      <w:pPr>
        <w:rPr>
          <w:lang w:eastAsia="zh-CN"/>
        </w:rPr>
      </w:pPr>
    </w:p>
    <w:p w14:paraId="23AB32F9" w14:textId="0ED955BB" w:rsidR="000A2E28" w:rsidRPr="005B2537" w:rsidRDefault="000A2E28" w:rsidP="000A2E28">
      <w:pPr>
        <w:pStyle w:val="3"/>
      </w:pPr>
      <w:bookmarkStart w:id="237" w:name="_Toc534877977"/>
      <w:bookmarkStart w:id="238" w:name="_Toc535263113"/>
      <w:r w:rsidRPr="005B2537">
        <w:t>7.1.1</w:t>
      </w:r>
      <w:r w:rsidRPr="005B2537">
        <w:tab/>
        <w:t xml:space="preserve">General </w:t>
      </w:r>
      <w:r w:rsidR="00A562B6" w:rsidRPr="005B2537">
        <w:t xml:space="preserve">Procedure </w:t>
      </w:r>
      <w:r w:rsidRPr="005B2537">
        <w:t>Description</w:t>
      </w:r>
      <w:bookmarkEnd w:id="237"/>
      <w:bookmarkEnd w:id="238"/>
    </w:p>
    <w:p w14:paraId="79CF319A" w14:textId="77777777" w:rsidR="000A2E28" w:rsidRPr="005B2537" w:rsidRDefault="000A2E28" w:rsidP="000A2E28">
      <w:pPr>
        <w:pStyle w:val="EditorsNote"/>
        <w:ind w:start="78pt" w:hanging="63.80pt"/>
        <w:rPr>
          <w:rFonts w:eastAsiaTheme="minorEastAsia"/>
          <w:lang w:val="x-none" w:eastAsia="zh-CN"/>
        </w:rPr>
      </w:pPr>
      <w:r w:rsidRPr="005B2537">
        <w:rPr>
          <w:rFonts w:eastAsia="Malgun Gothic"/>
          <w:lang w:val="x-none" w:eastAsia="ko-KR"/>
        </w:rPr>
        <w:t xml:space="preserve">Editor’s note: Copy/paste from clause </w:t>
      </w:r>
      <w:r w:rsidRPr="005B2537">
        <w:t xml:space="preserve">6.2.18, </w:t>
      </w:r>
      <w:r w:rsidRPr="005B2537">
        <w:rPr>
          <w:rFonts w:eastAsia="Malgun Gothic"/>
          <w:lang w:val="x-none" w:eastAsia="ko-KR"/>
        </w:rPr>
        <w:t>TS 23.501 [xx]</w:t>
      </w:r>
      <w:r w:rsidRPr="005B2537">
        <w:rPr>
          <w:rFonts w:eastAsiaTheme="minorEastAsia" w:hint="eastAsia"/>
          <w:lang w:val="x-none" w:eastAsia="zh-CN"/>
        </w:rPr>
        <w:t>.</w:t>
      </w:r>
    </w:p>
    <w:p w14:paraId="0F419C48" w14:textId="77777777" w:rsidR="00986FEB" w:rsidRPr="005B2537" w:rsidRDefault="00986FEB" w:rsidP="00986FEB">
      <w:pPr>
        <w:rPr>
          <w:lang w:val="x-none" w:eastAsia="zh-CN"/>
        </w:rPr>
      </w:pPr>
    </w:p>
    <w:p w14:paraId="63151CEE" w14:textId="6831F9D7" w:rsidR="00986FEB" w:rsidRPr="005B2537" w:rsidRDefault="00986FEB" w:rsidP="00986FEB">
      <w:pPr>
        <w:pStyle w:val="3"/>
      </w:pPr>
      <w:bookmarkStart w:id="239" w:name="_Toc534877978"/>
      <w:bookmarkStart w:id="240" w:name="_Toc535263114"/>
      <w:r w:rsidRPr="005B2537">
        <w:t>7.1.2</w:t>
      </w:r>
      <w:r w:rsidRPr="005B2537">
        <w:tab/>
      </w:r>
      <w:r w:rsidRPr="005B2537">
        <w:rPr>
          <w:lang w:eastAsia="ko-KR"/>
        </w:rPr>
        <w:t>Information</w:t>
      </w:r>
      <w:r w:rsidRPr="005B2537">
        <w:t xml:space="preserve"> for support of NWDAF-</w:t>
      </w:r>
      <w:r w:rsidRPr="005B2537">
        <w:rPr>
          <w:rFonts w:hint="eastAsia"/>
          <w:lang w:eastAsia="zh-CN"/>
        </w:rPr>
        <w:t>A</w:t>
      </w:r>
      <w:r w:rsidRPr="005B2537">
        <w:rPr>
          <w:lang w:eastAsia="zh-CN"/>
        </w:rPr>
        <w:t xml:space="preserve">ssisted </w:t>
      </w:r>
      <w:r w:rsidRPr="005B2537">
        <w:t>Slice Load Level Provisioning</w:t>
      </w:r>
      <w:bookmarkEnd w:id="239"/>
      <w:bookmarkEnd w:id="240"/>
    </w:p>
    <w:p w14:paraId="1CAED529" w14:textId="77777777" w:rsidR="000A2E28" w:rsidRPr="005B2537" w:rsidRDefault="000A2E28" w:rsidP="000A2E28"/>
    <w:p w14:paraId="7A34553E" w14:textId="604AA9B6" w:rsidR="000A2E28" w:rsidRPr="005B2537" w:rsidRDefault="000A2E28" w:rsidP="000A2E28">
      <w:pPr>
        <w:pStyle w:val="3"/>
      </w:pPr>
      <w:bookmarkStart w:id="241" w:name="_Toc534877979"/>
      <w:bookmarkStart w:id="242" w:name="_Toc535263115"/>
      <w:r w:rsidRPr="005B2537">
        <w:t>7.1.</w:t>
      </w:r>
      <w:r w:rsidR="00986FEB" w:rsidRPr="005B2537">
        <w:t>3</w:t>
      </w:r>
      <w:r w:rsidRPr="005B2537">
        <w:tab/>
        <w:t xml:space="preserve">Procedure to support </w:t>
      </w:r>
      <w:r w:rsidR="00FE5A22" w:rsidRPr="005B2537">
        <w:t>NWDAF-</w:t>
      </w:r>
      <w:r w:rsidR="00FE5A22" w:rsidRPr="005B2537">
        <w:rPr>
          <w:rFonts w:hint="eastAsia"/>
          <w:lang w:eastAsia="zh-CN"/>
        </w:rPr>
        <w:t>A</w:t>
      </w:r>
      <w:r w:rsidR="00FE5A22" w:rsidRPr="005B2537">
        <w:rPr>
          <w:lang w:eastAsia="zh-CN"/>
        </w:rPr>
        <w:t xml:space="preserve">ssisted </w:t>
      </w:r>
      <w:r w:rsidRPr="005B2537">
        <w:t>Slice Load Level Provisioning</w:t>
      </w:r>
      <w:bookmarkEnd w:id="241"/>
      <w:bookmarkEnd w:id="242"/>
    </w:p>
    <w:p w14:paraId="44B71313" w14:textId="6BDB999E" w:rsidR="000A2E28" w:rsidRPr="005B2537" w:rsidRDefault="000A2E28" w:rsidP="000A2E28">
      <w:pPr>
        <w:pStyle w:val="EditorsNote"/>
        <w:ind w:start="78pt" w:hanging="63.80pt"/>
        <w:rPr>
          <w:rFonts w:eastAsiaTheme="minorEastAsia"/>
          <w:lang w:val="x-none" w:eastAsia="zh-CN"/>
        </w:rPr>
      </w:pPr>
      <w:r w:rsidRPr="005B2537">
        <w:rPr>
          <w:rFonts w:eastAsia="Malgun Gothic"/>
          <w:lang w:val="x-none" w:eastAsia="ko-KR"/>
        </w:rPr>
        <w:t>Editor’s note:</w:t>
      </w:r>
      <w:r w:rsidR="009A552B" w:rsidRPr="005B2537">
        <w:rPr>
          <w:rFonts w:eastAsia="Malgun Gothic"/>
          <w:lang w:val="x-none" w:eastAsia="ko-KR"/>
        </w:rPr>
        <w:t xml:space="preserve"> Copy/Paste the system procedure for Network Data Analytics from clause 4.19, TS 23.502 and update the content to make it slice load level provisioning specific</w:t>
      </w:r>
      <w:r w:rsidRPr="005B2537">
        <w:rPr>
          <w:rFonts w:eastAsiaTheme="minorEastAsia" w:hint="eastAsia"/>
          <w:lang w:val="x-none" w:eastAsia="zh-CN"/>
        </w:rPr>
        <w:t>.</w:t>
      </w:r>
    </w:p>
    <w:p w14:paraId="29B2274E" w14:textId="77777777" w:rsidR="000A2E28" w:rsidRPr="005B2537" w:rsidRDefault="000A2E28" w:rsidP="000A2E28">
      <w:pPr>
        <w:rPr>
          <w:lang w:val="x-none"/>
        </w:rPr>
      </w:pPr>
    </w:p>
    <w:p w14:paraId="3C99630D" w14:textId="7A61B48C" w:rsidR="0048447A" w:rsidRPr="005B2537" w:rsidRDefault="0048447A" w:rsidP="0048447A">
      <w:pPr>
        <w:pStyle w:val="3"/>
      </w:pPr>
      <w:bookmarkStart w:id="243" w:name="_Toc535263116"/>
      <w:bookmarkStart w:id="244" w:name="_Toc534877980"/>
      <w:r w:rsidRPr="005B2537">
        <w:t>7.1.4</w:t>
      </w:r>
      <w:r w:rsidRPr="005B2537">
        <w:tab/>
        <w:t>Interaction with other NFs</w:t>
      </w:r>
      <w:bookmarkEnd w:id="243"/>
    </w:p>
    <w:p w14:paraId="6379CAAE" w14:textId="4C64241E" w:rsidR="0048447A" w:rsidRPr="005B2537" w:rsidRDefault="0048447A" w:rsidP="005B2537">
      <w:pPr>
        <w:pStyle w:val="EditorsNote"/>
        <w:ind w:start="78pt" w:hanging="63.80pt"/>
        <w:rPr>
          <w:rFonts w:eastAsia="Malgun Gothic"/>
          <w:lang w:val="x-none" w:eastAsia="ko-KR"/>
        </w:rPr>
      </w:pPr>
      <w:r w:rsidRPr="005B2537">
        <w:rPr>
          <w:rFonts w:eastAsia="Malgun Gothic"/>
          <w:lang w:val="x-none" w:eastAsia="ko-KR"/>
        </w:rPr>
        <w:t>Editor’s Note: Describes the interaction between the NWDAF and other NFs to assist slice load level provisioning.</w:t>
      </w:r>
    </w:p>
    <w:bookmarkEnd w:id="244"/>
    <w:p w14:paraId="4332E96E" w14:textId="77777777" w:rsidR="000A2E28" w:rsidRPr="005B2537" w:rsidRDefault="000A2E28" w:rsidP="004F34F6">
      <w:pPr>
        <w:pStyle w:val="EditorsNote"/>
        <w:ind w:start="78pt" w:hanging="63.80pt"/>
        <w:rPr>
          <w:rFonts w:eastAsia="Malgun Gothic"/>
          <w:lang w:val="x-none" w:eastAsia="ko-KR"/>
        </w:rPr>
      </w:pPr>
    </w:p>
    <w:p w14:paraId="4F16D16D" w14:textId="399CFF2C" w:rsidR="008E048D" w:rsidRPr="005B2537" w:rsidRDefault="00B61443" w:rsidP="004F34F6">
      <w:pPr>
        <w:pStyle w:val="2"/>
      </w:pPr>
      <w:bookmarkStart w:id="245" w:name="_Toc534877981"/>
      <w:bookmarkStart w:id="246" w:name="_Toc535263117"/>
      <w:r w:rsidRPr="005B2537">
        <w:lastRenderedPageBreak/>
        <w:t>7.</w:t>
      </w:r>
      <w:r w:rsidR="000A2E28" w:rsidRPr="005B2537">
        <w:t>2</w:t>
      </w:r>
      <w:r w:rsidR="00464148" w:rsidRPr="005B2537">
        <w:tab/>
      </w:r>
      <w:r w:rsidR="000472DA" w:rsidRPr="005B2537">
        <w:t>NWDAF-</w:t>
      </w:r>
      <w:r w:rsidR="008E048D" w:rsidRPr="005B2537">
        <w:t xml:space="preserve">Assisted QoS </w:t>
      </w:r>
      <w:r w:rsidR="008E048D" w:rsidRPr="005B2537">
        <w:rPr>
          <w:rFonts w:hint="eastAsia"/>
        </w:rPr>
        <w:t xml:space="preserve">Profile </w:t>
      </w:r>
      <w:r w:rsidR="008E048D" w:rsidRPr="005B2537">
        <w:t>Provisioning</w:t>
      </w:r>
      <w:bookmarkEnd w:id="245"/>
      <w:r w:rsidR="00AA7EBF" w:rsidRPr="005B2537">
        <w:t xml:space="preserve"> and Adjustment</w:t>
      </w:r>
      <w:bookmarkEnd w:id="246"/>
    </w:p>
    <w:p w14:paraId="53E72CBA" w14:textId="56F60F21" w:rsidR="00826DF3" w:rsidRPr="005B2537" w:rsidRDefault="00826DF3" w:rsidP="00826DF3">
      <w:pPr>
        <w:pStyle w:val="EditorsNote"/>
        <w:ind w:start="78pt" w:hanging="63.80pt"/>
        <w:rPr>
          <w:rFonts w:eastAsia="Malgun Gothic"/>
          <w:lang w:val="x-none" w:eastAsia="ko-KR"/>
        </w:rPr>
      </w:pPr>
      <w:r w:rsidRPr="005B2537">
        <w:rPr>
          <w:rFonts w:eastAsia="Malgun Gothic"/>
          <w:lang w:val="x-none" w:eastAsia="ko-KR"/>
        </w:rPr>
        <w:t>Editor’s note: Describes requirements, procedures and related network functions for</w:t>
      </w:r>
      <w:r w:rsidRPr="005B2537">
        <w:t xml:space="preserve"> </w:t>
      </w:r>
      <w:r w:rsidR="005B55F6" w:rsidRPr="005B2537">
        <w:t xml:space="preserve">NWDAF-Assisted </w:t>
      </w:r>
      <w:r w:rsidRPr="005B2537">
        <w:t xml:space="preserve">QoS </w:t>
      </w:r>
      <w:r w:rsidR="001C6749" w:rsidRPr="005B2537">
        <w:rPr>
          <w:rFonts w:hint="eastAsia"/>
        </w:rPr>
        <w:t>p</w:t>
      </w:r>
      <w:r w:rsidRPr="005B2537">
        <w:rPr>
          <w:rFonts w:hint="eastAsia"/>
        </w:rPr>
        <w:t xml:space="preserve">rofile </w:t>
      </w:r>
      <w:r w:rsidR="001C6749" w:rsidRPr="005B2537">
        <w:t>p</w:t>
      </w:r>
      <w:r w:rsidRPr="005B2537">
        <w:t>rovisioning</w:t>
      </w:r>
      <w:r w:rsidR="00AA7EBF" w:rsidRPr="005B2537">
        <w:t xml:space="preserve"> and adjustment</w:t>
      </w:r>
      <w:r w:rsidRPr="005B2537">
        <w:t>.</w:t>
      </w:r>
    </w:p>
    <w:p w14:paraId="1514C5FB" w14:textId="77777777" w:rsidR="00826DF3" w:rsidRPr="005B2537" w:rsidRDefault="00826DF3" w:rsidP="004F34F6">
      <w:pPr>
        <w:rPr>
          <w:lang w:val="x-none"/>
        </w:rPr>
      </w:pPr>
    </w:p>
    <w:p w14:paraId="55B766F4" w14:textId="42BAA98C" w:rsidR="00BF1A5C" w:rsidRPr="005B2537" w:rsidRDefault="006A564A" w:rsidP="004F34F6">
      <w:pPr>
        <w:pStyle w:val="3"/>
        <w:tabs>
          <w:tab w:val="start" w:pos="304.80pt"/>
        </w:tabs>
      </w:pPr>
      <w:bookmarkStart w:id="247" w:name="_Toc534877982"/>
      <w:bookmarkStart w:id="248" w:name="_Toc535263118"/>
      <w:r w:rsidRPr="005B2537">
        <w:t>7.</w:t>
      </w:r>
      <w:r w:rsidR="00260964" w:rsidRPr="005B2537">
        <w:t>2</w:t>
      </w:r>
      <w:r w:rsidR="00B74752" w:rsidRPr="005B2537">
        <w:t>.1</w:t>
      </w:r>
      <w:r w:rsidR="00B74752" w:rsidRPr="005B2537">
        <w:tab/>
      </w:r>
      <w:r w:rsidRPr="005B2537">
        <w:t xml:space="preserve">General </w:t>
      </w:r>
      <w:r w:rsidR="007B7AB7" w:rsidRPr="005B2537">
        <w:t xml:space="preserve">Procedure </w:t>
      </w:r>
      <w:r w:rsidRPr="005B2537">
        <w:t>Description</w:t>
      </w:r>
      <w:bookmarkEnd w:id="247"/>
      <w:bookmarkEnd w:id="248"/>
    </w:p>
    <w:p w14:paraId="3D433BA9" w14:textId="77777777" w:rsidR="00986FEB" w:rsidRPr="005B2537" w:rsidRDefault="00986FEB" w:rsidP="00F86C09"/>
    <w:p w14:paraId="7564F621" w14:textId="35F03DDA" w:rsidR="00986FEB" w:rsidRPr="005B2537" w:rsidRDefault="00986FEB" w:rsidP="00986FEB">
      <w:pPr>
        <w:pStyle w:val="3"/>
        <w:rPr>
          <w:lang w:eastAsia="zh-CN"/>
        </w:rPr>
      </w:pPr>
      <w:bookmarkStart w:id="249" w:name="_Toc534877983"/>
      <w:bookmarkStart w:id="250" w:name="_Toc535263119"/>
      <w:r w:rsidRPr="005B2537">
        <w:rPr>
          <w:lang w:eastAsia="zh-CN"/>
        </w:rPr>
        <w:t>7.2.2</w:t>
      </w:r>
      <w:r w:rsidRPr="005B2537">
        <w:rPr>
          <w:lang w:eastAsia="zh-CN"/>
        </w:rPr>
        <w:tab/>
      </w:r>
      <w:r w:rsidRPr="005B2537">
        <w:rPr>
          <w:lang w:eastAsia="ko-KR"/>
        </w:rPr>
        <w:t>Information</w:t>
      </w:r>
      <w:r w:rsidRPr="005B2537">
        <w:t xml:space="preserve"> for the support of NWDAF-Assisted QoS Profile Provisioning</w:t>
      </w:r>
      <w:bookmarkEnd w:id="249"/>
      <w:r w:rsidRPr="005B2537">
        <w:rPr>
          <w:lang w:eastAsia="zh-CN"/>
        </w:rPr>
        <w:t xml:space="preserve"> </w:t>
      </w:r>
      <w:r w:rsidR="00AA7EBF" w:rsidRPr="005B2537">
        <w:t>and Adjustment</w:t>
      </w:r>
      <w:bookmarkEnd w:id="250"/>
    </w:p>
    <w:p w14:paraId="758BA277" w14:textId="77777777" w:rsidR="00B74752" w:rsidRPr="005B2537" w:rsidRDefault="00B74752" w:rsidP="004F34F6"/>
    <w:p w14:paraId="510A2A49" w14:textId="2A17FD6B" w:rsidR="00B74752" w:rsidRPr="005B2537" w:rsidRDefault="006A564A" w:rsidP="004F34F6">
      <w:pPr>
        <w:pStyle w:val="3"/>
      </w:pPr>
      <w:bookmarkStart w:id="251" w:name="_Toc534877984"/>
      <w:bookmarkStart w:id="252" w:name="_Toc535263120"/>
      <w:r w:rsidRPr="005B2537">
        <w:t>7.</w:t>
      </w:r>
      <w:r w:rsidR="00260964" w:rsidRPr="005B2537">
        <w:t>2</w:t>
      </w:r>
      <w:r w:rsidR="00436907" w:rsidRPr="005B2537">
        <w:t>.</w:t>
      </w:r>
      <w:r w:rsidR="00986FEB" w:rsidRPr="005B2537">
        <w:t>3</w:t>
      </w:r>
      <w:r w:rsidR="00B74752" w:rsidRPr="005B2537">
        <w:tab/>
        <w:t xml:space="preserve">Procedure to support </w:t>
      </w:r>
      <w:r w:rsidR="0090656A" w:rsidRPr="005B2537">
        <w:t xml:space="preserve">NWDAF-Assisted </w:t>
      </w:r>
      <w:r w:rsidR="00B74752" w:rsidRPr="005B2537">
        <w:t>QoS Provisioning and Adjustment</w:t>
      </w:r>
      <w:bookmarkEnd w:id="251"/>
      <w:bookmarkEnd w:id="252"/>
    </w:p>
    <w:p w14:paraId="17C054E2" w14:textId="77777777" w:rsidR="004B6E5D" w:rsidRPr="005B2537" w:rsidRDefault="004B6E5D" w:rsidP="00384EA2"/>
    <w:p w14:paraId="7216F406" w14:textId="77777777" w:rsidR="00826DF3" w:rsidRPr="005B2537" w:rsidRDefault="00826DF3" w:rsidP="004F34F6"/>
    <w:p w14:paraId="0F690292" w14:textId="77777777" w:rsidR="0048447A" w:rsidRPr="005B2537" w:rsidRDefault="0048447A" w:rsidP="00AA7EBF">
      <w:pPr>
        <w:pStyle w:val="3"/>
      </w:pPr>
      <w:bookmarkStart w:id="253" w:name="_Toc535263121"/>
      <w:bookmarkStart w:id="254" w:name="_Toc534877985"/>
      <w:r w:rsidRPr="005B2537">
        <w:t>7.2.4</w:t>
      </w:r>
      <w:r w:rsidRPr="005B2537">
        <w:tab/>
        <w:t>Interaction with other NFs</w:t>
      </w:r>
      <w:bookmarkEnd w:id="253"/>
    </w:p>
    <w:p w14:paraId="36B499B4" w14:textId="0412FA02" w:rsidR="0048447A" w:rsidRPr="005B2537" w:rsidRDefault="0048447A" w:rsidP="00D221E8">
      <w:pPr>
        <w:pStyle w:val="EditorsNote"/>
        <w:ind w:start="78pt" w:hanging="63.80pt"/>
      </w:pPr>
      <w:r w:rsidRPr="005B2537">
        <w:t>E</w:t>
      </w:r>
      <w:r w:rsidRPr="005B2537">
        <w:rPr>
          <w:rFonts w:hint="eastAsia"/>
        </w:rPr>
        <w:t>ditor</w:t>
      </w:r>
      <w:r w:rsidRPr="005B2537">
        <w:t xml:space="preserve">’s Note: Describes the interaction between </w:t>
      </w:r>
      <w:r w:rsidRPr="005B2537">
        <w:rPr>
          <w:rFonts w:eastAsia="Malgun Gothic"/>
          <w:lang w:val="x-none" w:eastAsia="ko-KR"/>
        </w:rPr>
        <w:t>the</w:t>
      </w:r>
      <w:r w:rsidRPr="005B2537">
        <w:t xml:space="preserve"> NWDAF and other NFs to assist QoS profile provisioning.</w:t>
      </w:r>
    </w:p>
    <w:bookmarkEnd w:id="254"/>
    <w:p w14:paraId="6DA745C4" w14:textId="77777777" w:rsidR="00826DF3" w:rsidRPr="005B2537" w:rsidRDefault="00826DF3" w:rsidP="004F34F6">
      <w:pPr>
        <w:rPr>
          <w:lang w:val="x-none"/>
        </w:rPr>
      </w:pPr>
    </w:p>
    <w:p w14:paraId="452C6F35" w14:textId="77777777" w:rsidR="00826DF3" w:rsidRPr="005B2537" w:rsidRDefault="00826DF3" w:rsidP="004F34F6"/>
    <w:p w14:paraId="61000853" w14:textId="4456589D" w:rsidR="00BF1A5C" w:rsidRPr="005B2537" w:rsidRDefault="00B61443">
      <w:pPr>
        <w:pStyle w:val="2"/>
      </w:pPr>
      <w:bookmarkStart w:id="255" w:name="_Toc534877986"/>
      <w:bookmarkStart w:id="256" w:name="_Toc535263122"/>
      <w:r w:rsidRPr="005B2537">
        <w:t>7.</w:t>
      </w:r>
      <w:r w:rsidR="00260964" w:rsidRPr="005B2537">
        <w:t>3</w:t>
      </w:r>
      <w:r w:rsidR="00464148" w:rsidRPr="005B2537">
        <w:tab/>
      </w:r>
      <w:r w:rsidR="000472DA" w:rsidRPr="005B2537">
        <w:t>NWDAF-</w:t>
      </w:r>
      <w:r w:rsidR="00BF1A5C" w:rsidRPr="005B2537">
        <w:t>Assisted Traffic Routing</w:t>
      </w:r>
      <w:bookmarkEnd w:id="255"/>
      <w:bookmarkEnd w:id="256"/>
    </w:p>
    <w:p w14:paraId="1FABA924" w14:textId="1906D982" w:rsidR="00826DF3" w:rsidRPr="005B2537" w:rsidRDefault="00826DF3" w:rsidP="00826DF3">
      <w:pPr>
        <w:pStyle w:val="EditorsNote"/>
        <w:ind w:start="78pt" w:hanging="63.80pt"/>
        <w:rPr>
          <w:rFonts w:eastAsia="Malgun Gothic"/>
          <w:lang w:val="x-none" w:eastAsia="ko-KR"/>
        </w:rPr>
      </w:pPr>
      <w:r w:rsidRPr="005B2537">
        <w:rPr>
          <w:rFonts w:eastAsia="Malgun Gothic"/>
          <w:lang w:val="x-none" w:eastAsia="ko-KR"/>
        </w:rPr>
        <w:t>Editor’s note: Describes requirements, procedures and related network functions for</w:t>
      </w:r>
      <w:r w:rsidRPr="005B2537">
        <w:t xml:space="preserve"> </w:t>
      </w:r>
      <w:r w:rsidR="001C6749" w:rsidRPr="005B2537">
        <w:t>traffic r</w:t>
      </w:r>
      <w:r w:rsidRPr="005B2537">
        <w:t>outing.</w:t>
      </w:r>
    </w:p>
    <w:p w14:paraId="35ABECE4" w14:textId="77777777" w:rsidR="00826DF3" w:rsidRPr="005B2537" w:rsidRDefault="00826DF3" w:rsidP="004F34F6">
      <w:pPr>
        <w:rPr>
          <w:lang w:val="x-none"/>
        </w:rPr>
      </w:pPr>
    </w:p>
    <w:p w14:paraId="6EE16200" w14:textId="7B25F33F" w:rsidR="0077198A" w:rsidRPr="005B2537" w:rsidRDefault="006A564A" w:rsidP="004F34F6">
      <w:pPr>
        <w:pStyle w:val="3"/>
      </w:pPr>
      <w:bookmarkStart w:id="257" w:name="_Toc534877987"/>
      <w:bookmarkStart w:id="258" w:name="_Toc535263123"/>
      <w:r w:rsidRPr="005B2537">
        <w:t>7.</w:t>
      </w:r>
      <w:r w:rsidR="00260964" w:rsidRPr="005B2537">
        <w:t>3</w:t>
      </w:r>
      <w:r w:rsidR="0077198A" w:rsidRPr="005B2537">
        <w:t>.1</w:t>
      </w:r>
      <w:r w:rsidR="0077198A" w:rsidRPr="005B2537">
        <w:tab/>
      </w:r>
      <w:r w:rsidR="00436907" w:rsidRPr="005B2537">
        <w:t>General</w:t>
      </w:r>
      <w:r w:rsidR="0077198A" w:rsidRPr="005B2537">
        <w:t xml:space="preserve"> </w:t>
      </w:r>
      <w:r w:rsidR="007B7AB7" w:rsidRPr="005B2537">
        <w:t xml:space="preserve">Procedure </w:t>
      </w:r>
      <w:r w:rsidR="0077198A" w:rsidRPr="005B2537">
        <w:t>Description</w:t>
      </w:r>
      <w:bookmarkEnd w:id="257"/>
      <w:bookmarkEnd w:id="258"/>
    </w:p>
    <w:p w14:paraId="57799688" w14:textId="77777777" w:rsidR="0077198A" w:rsidRPr="005B2537" w:rsidRDefault="0077198A"/>
    <w:p w14:paraId="6D8D0ED6" w14:textId="56C54DB1" w:rsidR="00986FEB" w:rsidRPr="005B2537" w:rsidRDefault="00986FEB" w:rsidP="00986FEB">
      <w:pPr>
        <w:pStyle w:val="3"/>
        <w:rPr>
          <w:lang w:eastAsia="zh-CN"/>
        </w:rPr>
      </w:pPr>
      <w:bookmarkStart w:id="259" w:name="_Toc534877988"/>
      <w:bookmarkStart w:id="260" w:name="_Toc535263124"/>
      <w:r w:rsidRPr="005B2537">
        <w:rPr>
          <w:lang w:eastAsia="zh-CN"/>
        </w:rPr>
        <w:t>7.3.2</w:t>
      </w:r>
      <w:r w:rsidRPr="005B2537">
        <w:rPr>
          <w:lang w:eastAsia="zh-CN"/>
        </w:rPr>
        <w:tab/>
      </w:r>
      <w:r w:rsidRPr="005B2537">
        <w:rPr>
          <w:lang w:eastAsia="ko-KR"/>
        </w:rPr>
        <w:t>Information</w:t>
      </w:r>
      <w:r w:rsidRPr="005B2537">
        <w:t xml:space="preserve"> for the support of NWDAF-Assisted Traffic Routing</w:t>
      </w:r>
      <w:bookmarkEnd w:id="259"/>
      <w:bookmarkEnd w:id="260"/>
      <w:r w:rsidRPr="005B2537">
        <w:rPr>
          <w:lang w:eastAsia="zh-CN"/>
        </w:rPr>
        <w:t xml:space="preserve"> </w:t>
      </w:r>
    </w:p>
    <w:p w14:paraId="5AB504FC" w14:textId="77777777" w:rsidR="00986FEB" w:rsidRPr="005B2537" w:rsidRDefault="00986FEB"/>
    <w:p w14:paraId="6E90B50C" w14:textId="6A4274C9" w:rsidR="0077198A" w:rsidRPr="005B2537" w:rsidRDefault="006A564A" w:rsidP="004F34F6">
      <w:pPr>
        <w:pStyle w:val="3"/>
      </w:pPr>
      <w:bookmarkStart w:id="261" w:name="_Toc534877989"/>
      <w:bookmarkStart w:id="262" w:name="_Toc535263125"/>
      <w:r w:rsidRPr="005B2537">
        <w:t>7.</w:t>
      </w:r>
      <w:r w:rsidR="00260964" w:rsidRPr="005B2537">
        <w:t>3</w:t>
      </w:r>
      <w:r w:rsidR="0077198A" w:rsidRPr="005B2537">
        <w:t>.</w:t>
      </w:r>
      <w:r w:rsidR="00986FEB" w:rsidRPr="005B2537">
        <w:t>3</w:t>
      </w:r>
      <w:r w:rsidR="0077198A" w:rsidRPr="005B2537">
        <w:tab/>
      </w:r>
      <w:r w:rsidR="00436907" w:rsidRPr="005B2537">
        <w:t xml:space="preserve">Procedure to support </w:t>
      </w:r>
      <w:r w:rsidR="00EC244C" w:rsidRPr="005B2537">
        <w:t xml:space="preserve">NWDAF-Assisted </w:t>
      </w:r>
      <w:r w:rsidR="00436907" w:rsidRPr="005B2537">
        <w:t>Traffic Routing</w:t>
      </w:r>
      <w:bookmarkEnd w:id="261"/>
      <w:bookmarkEnd w:id="262"/>
    </w:p>
    <w:p w14:paraId="753E1A9C" w14:textId="77777777" w:rsidR="004B6E5D" w:rsidRPr="005B2537" w:rsidRDefault="004B6E5D" w:rsidP="00384EA2"/>
    <w:p w14:paraId="407E7ECD" w14:textId="77777777" w:rsidR="0077198A" w:rsidRPr="005B2537" w:rsidRDefault="0077198A"/>
    <w:p w14:paraId="7FB8F97A" w14:textId="3FC4BDF8" w:rsidR="0048447A" w:rsidRPr="005B2537" w:rsidRDefault="0048447A" w:rsidP="0048447A">
      <w:pPr>
        <w:pStyle w:val="3"/>
      </w:pPr>
      <w:bookmarkStart w:id="263" w:name="_Toc535263126"/>
      <w:bookmarkStart w:id="264" w:name="_Toc534877990"/>
      <w:r w:rsidRPr="005B2537">
        <w:t>7.3.4</w:t>
      </w:r>
      <w:r w:rsidRPr="005B2537">
        <w:tab/>
        <w:t>Interaction with other NFs</w:t>
      </w:r>
      <w:bookmarkEnd w:id="263"/>
    </w:p>
    <w:p w14:paraId="7647BF9E" w14:textId="59254B16" w:rsidR="0048447A" w:rsidRPr="005B2537" w:rsidRDefault="0048447A" w:rsidP="00D221E8">
      <w:pPr>
        <w:pStyle w:val="EditorsNote"/>
        <w:ind w:start="78pt" w:hanging="63.80pt"/>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traffic routing</w:t>
      </w:r>
      <w:r w:rsidRPr="005B2537">
        <w:t>.</w:t>
      </w:r>
    </w:p>
    <w:bookmarkEnd w:id="264"/>
    <w:p w14:paraId="375F93E4" w14:textId="77777777" w:rsidR="0077198A" w:rsidRPr="005B2537" w:rsidRDefault="0077198A" w:rsidP="004F34F6"/>
    <w:p w14:paraId="68B972C8" w14:textId="77777777" w:rsidR="0077198A" w:rsidRPr="005B2537" w:rsidRDefault="0077198A" w:rsidP="004F34F6"/>
    <w:p w14:paraId="4FDDA897" w14:textId="0B178234" w:rsidR="0077198A" w:rsidRPr="005B2537" w:rsidRDefault="00B61443">
      <w:pPr>
        <w:pStyle w:val="2"/>
      </w:pPr>
      <w:bookmarkStart w:id="265" w:name="_Toc534877991"/>
      <w:bookmarkStart w:id="266" w:name="_Toc535263127"/>
      <w:r w:rsidRPr="005B2537">
        <w:lastRenderedPageBreak/>
        <w:t>7.</w:t>
      </w:r>
      <w:r w:rsidR="00260964" w:rsidRPr="005B2537">
        <w:t>4</w:t>
      </w:r>
      <w:r w:rsidR="00464148" w:rsidRPr="005B2537">
        <w:tab/>
      </w:r>
      <w:r w:rsidR="000472DA" w:rsidRPr="005B2537">
        <w:t>NWDAF-</w:t>
      </w:r>
      <w:r w:rsidR="008E048D" w:rsidRPr="005B2537">
        <w:t>Assisted Future Background Data Transfer</w:t>
      </w:r>
      <w:bookmarkEnd w:id="265"/>
      <w:bookmarkEnd w:id="266"/>
    </w:p>
    <w:p w14:paraId="44F783CC" w14:textId="52063F9D" w:rsidR="00826DF3" w:rsidRPr="005B2537" w:rsidRDefault="00826DF3" w:rsidP="00826DF3">
      <w:pPr>
        <w:pStyle w:val="EditorsNote"/>
        <w:ind w:start="78pt" w:hanging="63.80pt"/>
        <w:rPr>
          <w:rFonts w:eastAsia="Malgun Gothic"/>
          <w:lang w:val="x-none" w:eastAsia="ko-KR"/>
        </w:rPr>
      </w:pPr>
      <w:r w:rsidRPr="005B2537">
        <w:rPr>
          <w:rFonts w:eastAsia="Malgun Gothic"/>
          <w:lang w:val="x-none" w:eastAsia="ko-KR"/>
        </w:rPr>
        <w:t>Editor’s note: Describes requirements, procedures and related network functions for</w:t>
      </w:r>
      <w:r w:rsidR="008C40A6" w:rsidRPr="005B2537">
        <w:t xml:space="preserve"> NWDAF-Assisted</w:t>
      </w:r>
      <w:r w:rsidRPr="005B2537">
        <w:t xml:space="preserve"> </w:t>
      </w:r>
      <w:r w:rsidR="001C6749" w:rsidRPr="005B2537">
        <w:t>future background data t</w:t>
      </w:r>
      <w:r w:rsidRPr="005B2537">
        <w:t>ransfer.</w:t>
      </w:r>
    </w:p>
    <w:p w14:paraId="12205B74" w14:textId="77777777" w:rsidR="00826DF3" w:rsidRPr="005B2537" w:rsidRDefault="00826DF3" w:rsidP="004F34F6">
      <w:pPr>
        <w:rPr>
          <w:lang w:val="x-none"/>
        </w:rPr>
      </w:pPr>
    </w:p>
    <w:p w14:paraId="6BBC4968" w14:textId="459B2548" w:rsidR="0077198A" w:rsidRPr="005B2537" w:rsidRDefault="006A564A" w:rsidP="004F34F6">
      <w:pPr>
        <w:pStyle w:val="3"/>
      </w:pPr>
      <w:bookmarkStart w:id="267" w:name="_Toc534877992"/>
      <w:bookmarkStart w:id="268" w:name="_Toc535263128"/>
      <w:r w:rsidRPr="005B2537">
        <w:t>7.</w:t>
      </w:r>
      <w:r w:rsidR="00260964" w:rsidRPr="005B2537">
        <w:t>4</w:t>
      </w:r>
      <w:r w:rsidR="00436907" w:rsidRPr="005B2537">
        <w:t>.</w:t>
      </w:r>
      <w:r w:rsidR="0077198A" w:rsidRPr="005B2537">
        <w:t>1</w:t>
      </w:r>
      <w:r w:rsidR="0077198A" w:rsidRPr="005B2537">
        <w:tab/>
      </w:r>
      <w:r w:rsidR="00812411" w:rsidRPr="005B2537">
        <w:t>General</w:t>
      </w:r>
      <w:r w:rsidRPr="005B2537">
        <w:t xml:space="preserve"> </w:t>
      </w:r>
      <w:r w:rsidR="007B7AB7" w:rsidRPr="005B2537">
        <w:t xml:space="preserve">Procedure </w:t>
      </w:r>
      <w:r w:rsidR="0077198A" w:rsidRPr="005B2537">
        <w:t>Description</w:t>
      </w:r>
      <w:bookmarkEnd w:id="267"/>
      <w:bookmarkEnd w:id="268"/>
    </w:p>
    <w:p w14:paraId="3158FB11" w14:textId="77777777" w:rsidR="0077198A" w:rsidRPr="005B2537" w:rsidRDefault="0077198A"/>
    <w:p w14:paraId="5D032F46" w14:textId="28C8B420" w:rsidR="00986FEB" w:rsidRPr="005B2537" w:rsidRDefault="00986FEB" w:rsidP="00986FEB">
      <w:pPr>
        <w:pStyle w:val="3"/>
      </w:pPr>
      <w:bookmarkStart w:id="269" w:name="_Toc534877993"/>
      <w:bookmarkStart w:id="270" w:name="_Toc535263129"/>
      <w:r w:rsidRPr="005B2537">
        <w:rPr>
          <w:lang w:eastAsia="zh-CN"/>
        </w:rPr>
        <w:t>7.4.2</w:t>
      </w:r>
      <w:r w:rsidRPr="005B2537">
        <w:rPr>
          <w:lang w:eastAsia="zh-CN"/>
        </w:rPr>
        <w:tab/>
      </w:r>
      <w:r w:rsidRPr="005B2537">
        <w:rPr>
          <w:lang w:eastAsia="ko-KR"/>
        </w:rPr>
        <w:t>Information</w:t>
      </w:r>
      <w:r w:rsidRPr="005B2537">
        <w:t xml:space="preserve"> for the support of NWDAF-Assisted Future Background Data Transfer</w:t>
      </w:r>
      <w:bookmarkEnd w:id="269"/>
      <w:bookmarkEnd w:id="270"/>
    </w:p>
    <w:p w14:paraId="6A91732E" w14:textId="77777777" w:rsidR="0077198A" w:rsidRPr="005B2537" w:rsidRDefault="0077198A"/>
    <w:p w14:paraId="68FC9608" w14:textId="36B30040" w:rsidR="0077198A" w:rsidRPr="005B2537" w:rsidRDefault="006A564A" w:rsidP="004F34F6">
      <w:pPr>
        <w:pStyle w:val="3"/>
      </w:pPr>
      <w:bookmarkStart w:id="271" w:name="_Toc534877994"/>
      <w:bookmarkStart w:id="272" w:name="_Toc535263130"/>
      <w:r w:rsidRPr="005B2537">
        <w:t>7.</w:t>
      </w:r>
      <w:r w:rsidR="00260964" w:rsidRPr="005B2537">
        <w:t>4</w:t>
      </w:r>
      <w:r w:rsidR="00436907" w:rsidRPr="005B2537">
        <w:t>.</w:t>
      </w:r>
      <w:r w:rsidR="00986FEB" w:rsidRPr="005B2537">
        <w:t>3</w:t>
      </w:r>
      <w:r w:rsidR="0077198A" w:rsidRPr="005B2537">
        <w:tab/>
        <w:t>Procedure to support</w:t>
      </w:r>
      <w:r w:rsidR="008C40A6" w:rsidRPr="005B2537">
        <w:t xml:space="preserve"> NWDAF-Assisted</w:t>
      </w:r>
      <w:r w:rsidR="0077198A" w:rsidRPr="005B2537">
        <w:t xml:space="preserve"> Future Background Data Transfer</w:t>
      </w:r>
      <w:bookmarkEnd w:id="271"/>
      <w:bookmarkEnd w:id="272"/>
    </w:p>
    <w:p w14:paraId="6A8FC5C2" w14:textId="77777777" w:rsidR="004B6E5D" w:rsidRPr="005B2537" w:rsidRDefault="004B6E5D" w:rsidP="00384EA2"/>
    <w:p w14:paraId="0185FF53" w14:textId="77777777" w:rsidR="004B6E5D" w:rsidRPr="005B2537" w:rsidRDefault="004B6E5D" w:rsidP="00384EA2"/>
    <w:p w14:paraId="3DCD2F1E" w14:textId="1D350A56" w:rsidR="0048447A" w:rsidRPr="005B2537" w:rsidRDefault="0048447A" w:rsidP="0048447A">
      <w:pPr>
        <w:pStyle w:val="3"/>
      </w:pPr>
      <w:bookmarkStart w:id="273" w:name="_Toc535263131"/>
      <w:bookmarkStart w:id="274" w:name="_Toc534877995"/>
      <w:r w:rsidRPr="005B2537">
        <w:t>7.4.4</w:t>
      </w:r>
      <w:r w:rsidRPr="005B2537">
        <w:tab/>
        <w:t>Interaction with other NFs</w:t>
      </w:r>
      <w:bookmarkEnd w:id="273"/>
    </w:p>
    <w:p w14:paraId="0395733C" w14:textId="16402D27" w:rsidR="0048447A" w:rsidRPr="005B2537" w:rsidRDefault="0048447A" w:rsidP="00D221E8">
      <w:pPr>
        <w:pStyle w:val="EditorsNote"/>
        <w:ind w:start="78pt" w:hanging="63.80pt"/>
        <w:rPr>
          <w:rFonts w:eastAsia="Malgun Gothic"/>
          <w:lang w:val="x-none" w:eastAsia="ko-KR"/>
        </w:rPr>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future background data transfer.</w:t>
      </w:r>
    </w:p>
    <w:bookmarkEnd w:id="274"/>
    <w:p w14:paraId="7330888B" w14:textId="6C2D5ECA" w:rsidR="008E048D" w:rsidRPr="005B2537" w:rsidRDefault="008E048D" w:rsidP="004F34F6"/>
    <w:p w14:paraId="7EF572A2" w14:textId="4A6E5753" w:rsidR="00BF1A5C" w:rsidRPr="005B2537" w:rsidRDefault="00B61443" w:rsidP="004F34F6">
      <w:pPr>
        <w:pStyle w:val="2"/>
      </w:pPr>
      <w:bookmarkStart w:id="275" w:name="_Toc534877996"/>
      <w:bookmarkStart w:id="276" w:name="_Toc535263132"/>
      <w:r w:rsidRPr="005B2537">
        <w:t>7.</w:t>
      </w:r>
      <w:r w:rsidR="00260964" w:rsidRPr="005B2537">
        <w:t>5</w:t>
      </w:r>
      <w:r w:rsidR="00464148" w:rsidRPr="005B2537">
        <w:tab/>
      </w:r>
      <w:r w:rsidR="008B7A27" w:rsidRPr="005B2537">
        <w:t xml:space="preserve">NWDAF-Assisted </w:t>
      </w:r>
      <w:r w:rsidR="00BF1A5C" w:rsidRPr="005B2537">
        <w:rPr>
          <w:rFonts w:hint="eastAsia"/>
        </w:rPr>
        <w:t>P</w:t>
      </w:r>
      <w:r w:rsidR="00BF1A5C" w:rsidRPr="005B2537">
        <w:t xml:space="preserve">erformance </w:t>
      </w:r>
      <w:r w:rsidR="001C6749" w:rsidRPr="005B2537">
        <w:t>I</w:t>
      </w:r>
      <w:r w:rsidR="00BF1A5C" w:rsidRPr="005B2537">
        <w:t xml:space="preserve">mprovement and </w:t>
      </w:r>
      <w:r w:rsidR="001C6749" w:rsidRPr="005B2537">
        <w:t>S</w:t>
      </w:r>
      <w:r w:rsidR="00BF1A5C" w:rsidRPr="005B2537">
        <w:t>upervision of mIoT Terminals</w:t>
      </w:r>
      <w:bookmarkEnd w:id="275"/>
      <w:bookmarkEnd w:id="276"/>
      <w:r w:rsidR="00BF1A5C" w:rsidRPr="005B2537">
        <w:t xml:space="preserve"> </w:t>
      </w:r>
    </w:p>
    <w:p w14:paraId="3241ADC2" w14:textId="353731E6" w:rsidR="00826DF3" w:rsidRPr="005B2537" w:rsidRDefault="00826DF3" w:rsidP="004F34F6">
      <w:pPr>
        <w:pStyle w:val="EditorsNote"/>
        <w:ind w:start="78pt" w:hanging="63.80pt"/>
        <w:rPr>
          <w:lang w:val="x-none"/>
        </w:rPr>
      </w:pPr>
      <w:r w:rsidRPr="005B2537">
        <w:rPr>
          <w:rFonts w:eastAsia="Malgun Gothic"/>
          <w:lang w:val="x-none" w:eastAsia="ko-KR"/>
        </w:rPr>
        <w:t>Editor’s note: Describes requirements, procedures and related network functions for</w:t>
      </w:r>
      <w:r w:rsidRPr="005B2537">
        <w:t xml:space="preserve"> </w:t>
      </w:r>
      <w:r w:rsidR="00EA3A2E" w:rsidRPr="005B2537">
        <w:t xml:space="preserve">NWDAF-Assisted </w:t>
      </w:r>
      <w:r w:rsidR="001C6749" w:rsidRPr="005B2537">
        <w:rPr>
          <w:rFonts w:hint="eastAsia"/>
        </w:rPr>
        <w:t>p</w:t>
      </w:r>
      <w:r w:rsidR="001C6749" w:rsidRPr="005B2537">
        <w:t>erformance improvement and supervision of mIoT terminals.</w:t>
      </w:r>
    </w:p>
    <w:p w14:paraId="32D8AEA2" w14:textId="6BF21EE2" w:rsidR="0077198A" w:rsidRPr="005B2537" w:rsidRDefault="006A564A" w:rsidP="004F34F6">
      <w:pPr>
        <w:pStyle w:val="3"/>
      </w:pPr>
      <w:bookmarkStart w:id="277" w:name="_Toc534877997"/>
      <w:bookmarkStart w:id="278" w:name="_Toc535263133"/>
      <w:r w:rsidRPr="005B2537">
        <w:t>7.</w:t>
      </w:r>
      <w:r w:rsidR="00260964" w:rsidRPr="005B2537">
        <w:t>5</w:t>
      </w:r>
      <w:r w:rsidR="0077198A" w:rsidRPr="005B2537">
        <w:t>.1</w:t>
      </w:r>
      <w:r w:rsidR="0077198A" w:rsidRPr="005B2537">
        <w:tab/>
      </w:r>
      <w:r w:rsidR="00812411" w:rsidRPr="005B2537">
        <w:t>General</w:t>
      </w:r>
      <w:r w:rsidR="0077198A" w:rsidRPr="005B2537">
        <w:t xml:space="preserve"> </w:t>
      </w:r>
      <w:r w:rsidR="007B7AB7" w:rsidRPr="005B2537">
        <w:t xml:space="preserve">Procedure </w:t>
      </w:r>
      <w:r w:rsidR="0077198A" w:rsidRPr="005B2537">
        <w:t>Description</w:t>
      </w:r>
      <w:bookmarkEnd w:id="277"/>
      <w:bookmarkEnd w:id="278"/>
    </w:p>
    <w:p w14:paraId="3DB04A2E" w14:textId="77777777" w:rsidR="0077198A" w:rsidRPr="005B2537" w:rsidRDefault="0077198A"/>
    <w:p w14:paraId="77CA402F" w14:textId="127BD9FD" w:rsidR="00986FEB" w:rsidRPr="005B2537" w:rsidRDefault="00986FEB" w:rsidP="00986FEB">
      <w:pPr>
        <w:pStyle w:val="3"/>
      </w:pPr>
      <w:bookmarkStart w:id="279" w:name="_Toc534877998"/>
      <w:bookmarkStart w:id="280" w:name="_Toc535263134"/>
      <w:r w:rsidRPr="005B2537">
        <w:rPr>
          <w:lang w:eastAsia="zh-CN"/>
        </w:rPr>
        <w:t>7.5.2</w:t>
      </w:r>
      <w:r w:rsidRPr="005B2537">
        <w:rPr>
          <w:lang w:eastAsia="zh-CN"/>
        </w:rPr>
        <w:tab/>
      </w:r>
      <w:r w:rsidRPr="005B2537">
        <w:rPr>
          <w:lang w:eastAsia="ko-KR"/>
        </w:rPr>
        <w:t>Information</w:t>
      </w:r>
      <w:r w:rsidRPr="005B2537">
        <w:t xml:space="preserve"> </w:t>
      </w:r>
      <w:r w:rsidRPr="005B2537">
        <w:rPr>
          <w:lang w:eastAsia="zh-CN"/>
        </w:rPr>
        <w:t>related to</w:t>
      </w:r>
      <w:r w:rsidRPr="005B2537">
        <w:t xml:space="preserve"> NWDAF-Assisted Performance Improvement and Supervision of mIoT Terminals</w:t>
      </w:r>
      <w:bookmarkEnd w:id="279"/>
      <w:bookmarkEnd w:id="280"/>
    </w:p>
    <w:p w14:paraId="2869371C" w14:textId="77777777" w:rsidR="0077198A" w:rsidRPr="005B2537" w:rsidRDefault="0077198A"/>
    <w:p w14:paraId="6773E331" w14:textId="34666F77" w:rsidR="0077198A" w:rsidRPr="005B2537" w:rsidRDefault="006A564A" w:rsidP="004F34F6">
      <w:pPr>
        <w:pStyle w:val="3"/>
      </w:pPr>
      <w:bookmarkStart w:id="281" w:name="_Toc534877999"/>
      <w:bookmarkStart w:id="282" w:name="_Toc535263135"/>
      <w:r w:rsidRPr="005B2537">
        <w:t>7.</w:t>
      </w:r>
      <w:r w:rsidR="00260964" w:rsidRPr="005B2537">
        <w:t>5</w:t>
      </w:r>
      <w:r w:rsidR="00812411" w:rsidRPr="005B2537">
        <w:t>.</w:t>
      </w:r>
      <w:r w:rsidR="00986FEB" w:rsidRPr="005B2537">
        <w:t>3</w:t>
      </w:r>
      <w:r w:rsidR="0077198A" w:rsidRPr="005B2537">
        <w:tab/>
        <w:t xml:space="preserve">Procedure to support </w:t>
      </w:r>
      <w:r w:rsidR="001B2F9B" w:rsidRPr="005B2537">
        <w:t xml:space="preserve">NWDAF-Assisted </w:t>
      </w:r>
      <w:r w:rsidR="001C6749" w:rsidRPr="005B2537">
        <w:t>P</w:t>
      </w:r>
      <w:r w:rsidR="00E218B3" w:rsidRPr="005B2537">
        <w:t xml:space="preserve">erformance </w:t>
      </w:r>
      <w:r w:rsidR="001C6749" w:rsidRPr="005B2537">
        <w:t>I</w:t>
      </w:r>
      <w:r w:rsidR="00E218B3" w:rsidRPr="005B2537">
        <w:t xml:space="preserve">mprovement and </w:t>
      </w:r>
      <w:r w:rsidR="001C6749" w:rsidRPr="005B2537">
        <w:t>S</w:t>
      </w:r>
      <w:r w:rsidR="00E218B3" w:rsidRPr="005B2537">
        <w:t>upervision of mIoT Terminals</w:t>
      </w:r>
      <w:bookmarkEnd w:id="281"/>
      <w:bookmarkEnd w:id="282"/>
    </w:p>
    <w:p w14:paraId="2FD3C54D" w14:textId="77777777" w:rsidR="004B6E5D" w:rsidRPr="005B2537" w:rsidRDefault="004B6E5D" w:rsidP="00384EA2"/>
    <w:p w14:paraId="159E468C" w14:textId="77777777" w:rsidR="001C6749" w:rsidRPr="005B2537" w:rsidRDefault="001C6749" w:rsidP="004F34F6"/>
    <w:p w14:paraId="44C98518" w14:textId="4409CE2E" w:rsidR="0048447A" w:rsidRPr="005B2537" w:rsidRDefault="0048447A" w:rsidP="0048447A">
      <w:pPr>
        <w:pStyle w:val="3"/>
      </w:pPr>
      <w:bookmarkStart w:id="283" w:name="_Toc535263136"/>
      <w:bookmarkStart w:id="284" w:name="_Toc534878000"/>
      <w:r w:rsidRPr="005B2537">
        <w:t>7.5.4</w:t>
      </w:r>
      <w:r w:rsidRPr="005B2537">
        <w:tab/>
        <w:t>Interaction with other NFs</w:t>
      </w:r>
      <w:bookmarkEnd w:id="283"/>
    </w:p>
    <w:p w14:paraId="0203B148" w14:textId="51F6E5CE" w:rsidR="0048447A" w:rsidRPr="005B2537" w:rsidRDefault="0048447A" w:rsidP="00D221E8">
      <w:pPr>
        <w:pStyle w:val="EditorsNote"/>
        <w:ind w:start="78pt" w:hanging="63.80pt"/>
        <w:rPr>
          <w:rFonts w:eastAsia="Malgun Gothic"/>
          <w:lang w:val="x-none" w:eastAsia="ko-KR"/>
        </w:rPr>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performance improvement and supervision of mIoT terminals.</w:t>
      </w:r>
    </w:p>
    <w:bookmarkEnd w:id="284"/>
    <w:p w14:paraId="17777809" w14:textId="77777777" w:rsidR="00E218B3" w:rsidRPr="005B2537" w:rsidRDefault="00E218B3" w:rsidP="004F34F6">
      <w:pPr>
        <w:rPr>
          <w:lang w:val="x-none"/>
        </w:rPr>
      </w:pPr>
    </w:p>
    <w:p w14:paraId="6AD4C4E1" w14:textId="1AA43E3E" w:rsidR="00433EBC" w:rsidRPr="005B2537" w:rsidRDefault="00433EBC" w:rsidP="00433EBC">
      <w:pPr>
        <w:pStyle w:val="2"/>
      </w:pPr>
      <w:bookmarkStart w:id="285" w:name="_Toc534878001"/>
      <w:bookmarkStart w:id="286" w:name="_Toc535263137"/>
      <w:r w:rsidRPr="005B2537">
        <w:lastRenderedPageBreak/>
        <w:t>7.</w:t>
      </w:r>
      <w:r w:rsidR="00BA1C5A" w:rsidRPr="005B2537">
        <w:t>6</w:t>
      </w:r>
      <w:r w:rsidRPr="005B2537">
        <w:tab/>
      </w:r>
      <w:r w:rsidR="00CA38C9" w:rsidRPr="005B2537">
        <w:t>NWDAF</w:t>
      </w:r>
      <w:r w:rsidR="00BF20A1" w:rsidRPr="005B2537">
        <w:t>-A</w:t>
      </w:r>
      <w:r w:rsidR="00CA38C9" w:rsidRPr="005B2537">
        <w:t>ssisted MICO mode for mIoT terminals</w:t>
      </w:r>
      <w:bookmarkEnd w:id="285"/>
      <w:bookmarkEnd w:id="286"/>
    </w:p>
    <w:p w14:paraId="7F91EB7D" w14:textId="1D30858F" w:rsidR="00433EBC" w:rsidRPr="005B2537" w:rsidRDefault="00433EBC" w:rsidP="00433EBC">
      <w:pPr>
        <w:pStyle w:val="EditorsNote"/>
        <w:ind w:start="78pt" w:hanging="63.80pt"/>
        <w:rPr>
          <w:lang w:val="x-none"/>
        </w:rPr>
      </w:pPr>
      <w:r w:rsidRPr="005B2537">
        <w:rPr>
          <w:rFonts w:eastAsia="Malgun Gothic"/>
          <w:lang w:val="x-none" w:eastAsia="ko-KR"/>
        </w:rPr>
        <w:t>Editor’s note: Describes requirements, procedures and related network functions for</w:t>
      </w:r>
      <w:r w:rsidRPr="005B2537">
        <w:t xml:space="preserve"> </w:t>
      </w:r>
      <w:r w:rsidR="008D49FA" w:rsidRPr="005B2537">
        <w:t>NWDAF-Assisted MICO mode for mIoT terminals</w:t>
      </w:r>
      <w:r w:rsidRPr="005B2537">
        <w:t>.</w:t>
      </w:r>
    </w:p>
    <w:p w14:paraId="1C040F13" w14:textId="13D343A2" w:rsidR="00433EBC" w:rsidRPr="005B2537" w:rsidRDefault="00433EBC" w:rsidP="00433EBC">
      <w:pPr>
        <w:pStyle w:val="3"/>
      </w:pPr>
      <w:bookmarkStart w:id="287" w:name="_Toc534878002"/>
      <w:bookmarkStart w:id="288" w:name="_Toc535263138"/>
      <w:r w:rsidRPr="005B2537">
        <w:t>7.</w:t>
      </w:r>
      <w:r w:rsidR="004C3C39" w:rsidRPr="005B2537">
        <w:t>6</w:t>
      </w:r>
      <w:r w:rsidRPr="005B2537">
        <w:t>.1</w:t>
      </w:r>
      <w:r w:rsidRPr="005B2537">
        <w:tab/>
        <w:t xml:space="preserve">General </w:t>
      </w:r>
      <w:r w:rsidR="007B7AB7" w:rsidRPr="005B2537">
        <w:t xml:space="preserve">Procedure </w:t>
      </w:r>
      <w:r w:rsidRPr="005B2537">
        <w:t>Description</w:t>
      </w:r>
      <w:bookmarkEnd w:id="287"/>
      <w:bookmarkEnd w:id="288"/>
    </w:p>
    <w:p w14:paraId="727D87D9" w14:textId="77777777" w:rsidR="00433EBC" w:rsidRPr="005B2537" w:rsidRDefault="00433EBC" w:rsidP="00433EBC"/>
    <w:p w14:paraId="2B3B628E" w14:textId="6BC83445" w:rsidR="00986FEB" w:rsidRPr="005B2537" w:rsidRDefault="00986FEB" w:rsidP="00986FEB">
      <w:pPr>
        <w:pStyle w:val="3"/>
      </w:pPr>
      <w:bookmarkStart w:id="289" w:name="_Toc534878003"/>
      <w:bookmarkStart w:id="290" w:name="_Toc535263139"/>
      <w:r w:rsidRPr="005B2537">
        <w:rPr>
          <w:lang w:eastAsia="zh-CN"/>
        </w:rPr>
        <w:t>7.6.2</w:t>
      </w:r>
      <w:r w:rsidRPr="005B2537">
        <w:rPr>
          <w:lang w:eastAsia="zh-CN"/>
        </w:rPr>
        <w:tab/>
      </w:r>
      <w:r w:rsidRPr="005B2537">
        <w:rPr>
          <w:lang w:eastAsia="ko-KR"/>
        </w:rPr>
        <w:t>Information</w:t>
      </w:r>
      <w:r w:rsidRPr="005B2537">
        <w:t xml:space="preserve"> </w:t>
      </w:r>
      <w:r w:rsidRPr="005B2537">
        <w:rPr>
          <w:lang w:eastAsia="zh-CN"/>
        </w:rPr>
        <w:t>related to</w:t>
      </w:r>
      <w:r w:rsidRPr="005B2537">
        <w:t xml:space="preserve"> NWDAF-Assisted MICO mode for mIoT terminals</w:t>
      </w:r>
      <w:bookmarkEnd w:id="289"/>
      <w:bookmarkEnd w:id="290"/>
    </w:p>
    <w:p w14:paraId="7AEB2D72" w14:textId="77777777" w:rsidR="00986FEB" w:rsidRPr="005B2537" w:rsidRDefault="00986FEB" w:rsidP="00433EBC"/>
    <w:p w14:paraId="070DF554" w14:textId="60C0C4AD" w:rsidR="00433EBC" w:rsidRPr="005B2537" w:rsidRDefault="00433EBC" w:rsidP="004C3C39">
      <w:pPr>
        <w:pStyle w:val="3"/>
      </w:pPr>
      <w:bookmarkStart w:id="291" w:name="_Toc534878004"/>
      <w:bookmarkStart w:id="292" w:name="_Toc535263140"/>
      <w:r w:rsidRPr="005B2537">
        <w:t>7</w:t>
      </w:r>
      <w:r w:rsidR="004C3C39" w:rsidRPr="005B2537">
        <w:t>.6</w:t>
      </w:r>
      <w:r w:rsidRPr="005B2537">
        <w:t>.</w:t>
      </w:r>
      <w:r w:rsidR="00986FEB" w:rsidRPr="005B2537">
        <w:t>3</w:t>
      </w:r>
      <w:r w:rsidRPr="005B2537">
        <w:tab/>
        <w:t xml:space="preserve">Procedure to support </w:t>
      </w:r>
      <w:r w:rsidR="004C3C39" w:rsidRPr="005B2537">
        <w:t>NWDAF-Assisted MICO mode for mIoT terminals</w:t>
      </w:r>
      <w:bookmarkEnd w:id="291"/>
      <w:bookmarkEnd w:id="292"/>
    </w:p>
    <w:p w14:paraId="599B4696" w14:textId="77777777" w:rsidR="00433EBC" w:rsidRPr="005B2537" w:rsidRDefault="00433EBC" w:rsidP="00433EBC"/>
    <w:p w14:paraId="416037F4" w14:textId="338CE441" w:rsidR="0048447A" w:rsidRPr="005B2537" w:rsidRDefault="0048447A" w:rsidP="0048447A">
      <w:pPr>
        <w:pStyle w:val="3"/>
      </w:pPr>
      <w:bookmarkStart w:id="293" w:name="_Toc535263141"/>
      <w:bookmarkStart w:id="294" w:name="_Toc534878005"/>
      <w:r w:rsidRPr="005B2537">
        <w:t>7.6.4</w:t>
      </w:r>
      <w:r w:rsidRPr="005B2537">
        <w:tab/>
        <w:t>Interaction with other NFs</w:t>
      </w:r>
      <w:bookmarkEnd w:id="293"/>
    </w:p>
    <w:p w14:paraId="234F5898" w14:textId="6C4847F7" w:rsidR="0048447A" w:rsidRPr="005B2537" w:rsidRDefault="0048447A" w:rsidP="00D221E8">
      <w:pPr>
        <w:pStyle w:val="EditorsNote"/>
        <w:ind w:start="78pt" w:hanging="63.80pt"/>
        <w:rPr>
          <w:rFonts w:eastAsia="Malgun Gothic"/>
          <w:lang w:val="x-none" w:eastAsia="ko-KR"/>
        </w:rPr>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MICO mode for mIoT terminals.</w:t>
      </w:r>
    </w:p>
    <w:bookmarkEnd w:id="294"/>
    <w:p w14:paraId="3BC760AE" w14:textId="77777777" w:rsidR="00433EBC" w:rsidRPr="005B2537" w:rsidRDefault="00433EBC" w:rsidP="004F34F6">
      <w:pPr>
        <w:rPr>
          <w:lang w:val="x-none"/>
        </w:rPr>
      </w:pPr>
    </w:p>
    <w:p w14:paraId="289DA350" w14:textId="77777777" w:rsidR="004B6E5D" w:rsidRPr="005B2537" w:rsidRDefault="004B6E5D" w:rsidP="00384EA2">
      <w:pPr>
        <w:rPr>
          <w:lang w:val="x-none"/>
        </w:rPr>
      </w:pPr>
    </w:p>
    <w:p w14:paraId="220FD7D2" w14:textId="77777777" w:rsidR="00E218B3" w:rsidRPr="005B2537" w:rsidRDefault="00E218B3" w:rsidP="004F34F6"/>
    <w:p w14:paraId="26FCF1F9" w14:textId="1B6188B5" w:rsidR="008E048D" w:rsidRPr="005B2537" w:rsidRDefault="00B61443">
      <w:pPr>
        <w:pStyle w:val="2"/>
      </w:pPr>
      <w:bookmarkStart w:id="295" w:name="_Toc534878006"/>
      <w:bookmarkStart w:id="296" w:name="_Toc535263142"/>
      <w:r w:rsidRPr="005B2537">
        <w:t>7.</w:t>
      </w:r>
      <w:r w:rsidR="00330188" w:rsidRPr="005B2537">
        <w:t>7</w:t>
      </w:r>
      <w:r w:rsidR="00464148" w:rsidRPr="005B2537">
        <w:tab/>
      </w:r>
      <w:r w:rsidR="00E55AD9" w:rsidRPr="005B2537">
        <w:t xml:space="preserve">NWDAF-Assisted </w:t>
      </w:r>
      <w:r w:rsidR="008E048D" w:rsidRPr="005B2537">
        <w:t>Network Status Exposure</w:t>
      </w:r>
      <w:bookmarkEnd w:id="295"/>
      <w:bookmarkEnd w:id="296"/>
      <w:r w:rsidR="008E048D" w:rsidRPr="005B2537">
        <w:t xml:space="preserve"> </w:t>
      </w:r>
    </w:p>
    <w:p w14:paraId="045026BC" w14:textId="2366A94D" w:rsidR="001C6749" w:rsidRPr="005B2537" w:rsidRDefault="001C6749" w:rsidP="004F34F6">
      <w:pPr>
        <w:pStyle w:val="EditorsNote"/>
        <w:ind w:start="78pt" w:hanging="63.80pt"/>
        <w:rPr>
          <w:rFonts w:eastAsia="Malgun Gothic"/>
          <w:lang w:val="x-none" w:eastAsia="ko-KR"/>
        </w:rPr>
      </w:pPr>
      <w:r w:rsidRPr="005B2537">
        <w:rPr>
          <w:rFonts w:eastAsia="Malgun Gothic"/>
          <w:lang w:val="x-none" w:eastAsia="ko-KR"/>
        </w:rPr>
        <w:t>Editor’s note: Describes requirements, procedures and related network functions for</w:t>
      </w:r>
      <w:r w:rsidRPr="005B2537">
        <w:t xml:space="preserve"> </w:t>
      </w:r>
      <w:r w:rsidR="00E55AD9" w:rsidRPr="005B2537">
        <w:t xml:space="preserve">NWDAF-Assisted </w:t>
      </w:r>
      <w:r w:rsidRPr="005B2537">
        <w:t>network status exposure</w:t>
      </w:r>
    </w:p>
    <w:p w14:paraId="2B5442EF" w14:textId="2AD65274" w:rsidR="00E218B3" w:rsidRPr="005B2537" w:rsidRDefault="006A564A" w:rsidP="004F34F6">
      <w:pPr>
        <w:pStyle w:val="3"/>
      </w:pPr>
      <w:bookmarkStart w:id="297" w:name="_Toc534878007"/>
      <w:bookmarkStart w:id="298" w:name="_Toc535263143"/>
      <w:r w:rsidRPr="005B2537">
        <w:t>7.</w:t>
      </w:r>
      <w:r w:rsidR="00330188" w:rsidRPr="005B2537">
        <w:t>7</w:t>
      </w:r>
      <w:r w:rsidR="00E218B3" w:rsidRPr="005B2537">
        <w:t>.1</w:t>
      </w:r>
      <w:r w:rsidR="00E218B3" w:rsidRPr="005B2537">
        <w:tab/>
      </w:r>
      <w:r w:rsidR="00812411" w:rsidRPr="005B2537">
        <w:t>General</w:t>
      </w:r>
      <w:r w:rsidR="00E218B3" w:rsidRPr="005B2537">
        <w:t xml:space="preserve"> </w:t>
      </w:r>
      <w:r w:rsidR="007B7AB7" w:rsidRPr="005B2537">
        <w:t xml:space="preserve">Procedure </w:t>
      </w:r>
      <w:r w:rsidR="00E218B3" w:rsidRPr="005B2537">
        <w:t>Description</w:t>
      </w:r>
      <w:bookmarkEnd w:id="297"/>
      <w:bookmarkEnd w:id="298"/>
    </w:p>
    <w:p w14:paraId="7D3C8913" w14:textId="77777777" w:rsidR="005C5E27" w:rsidRPr="005B2537" w:rsidRDefault="005C5E27" w:rsidP="00F86C09"/>
    <w:p w14:paraId="6366E3C3" w14:textId="16D6732E" w:rsidR="005C5E27" w:rsidRPr="005B2537" w:rsidRDefault="005C5E27" w:rsidP="005C5E27">
      <w:pPr>
        <w:pStyle w:val="3"/>
      </w:pPr>
      <w:bookmarkStart w:id="299" w:name="_Toc534878008"/>
      <w:bookmarkStart w:id="300" w:name="_Toc535263144"/>
      <w:r w:rsidRPr="005B2537">
        <w:t>7.7.2</w:t>
      </w:r>
      <w:r w:rsidRPr="005B2537">
        <w:tab/>
      </w:r>
      <w:r w:rsidRPr="005B2537">
        <w:rPr>
          <w:lang w:eastAsia="ko-KR"/>
        </w:rPr>
        <w:t>Information</w:t>
      </w:r>
      <w:r w:rsidRPr="005B2537">
        <w:t xml:space="preserve"> for support of NWDAF-Assisted Network Status Exposure</w:t>
      </w:r>
      <w:bookmarkEnd w:id="299"/>
      <w:bookmarkEnd w:id="300"/>
    </w:p>
    <w:p w14:paraId="6FA8B8ED" w14:textId="77777777" w:rsidR="00E218B3" w:rsidRPr="005B2537" w:rsidRDefault="00E218B3"/>
    <w:p w14:paraId="319E135C" w14:textId="3C0D60FC" w:rsidR="00E218B3" w:rsidRPr="005B2537" w:rsidRDefault="006A564A" w:rsidP="004F34F6">
      <w:pPr>
        <w:pStyle w:val="3"/>
      </w:pPr>
      <w:bookmarkStart w:id="301" w:name="_Toc534878009"/>
      <w:bookmarkStart w:id="302" w:name="_Toc535263145"/>
      <w:r w:rsidRPr="005B2537">
        <w:t>7.</w:t>
      </w:r>
      <w:r w:rsidR="00330188" w:rsidRPr="005B2537">
        <w:t>7</w:t>
      </w:r>
      <w:r w:rsidR="00812411" w:rsidRPr="005B2537">
        <w:t>.</w:t>
      </w:r>
      <w:r w:rsidR="005C5E27" w:rsidRPr="005B2537">
        <w:t>3</w:t>
      </w:r>
      <w:r w:rsidR="00E218B3" w:rsidRPr="005B2537">
        <w:tab/>
        <w:t xml:space="preserve">Procedure to support </w:t>
      </w:r>
      <w:r w:rsidR="003A307F" w:rsidRPr="005B2537">
        <w:t xml:space="preserve">NWDAF-Assisted </w:t>
      </w:r>
      <w:r w:rsidR="00E218B3" w:rsidRPr="005B2537">
        <w:t>Network Status Exposure</w:t>
      </w:r>
      <w:bookmarkEnd w:id="301"/>
      <w:bookmarkEnd w:id="302"/>
    </w:p>
    <w:p w14:paraId="49E76D7C" w14:textId="77777777" w:rsidR="004B6E5D" w:rsidRPr="005B2537" w:rsidRDefault="004B6E5D" w:rsidP="00384EA2"/>
    <w:p w14:paraId="1CB33867" w14:textId="77777777" w:rsidR="00812411" w:rsidRPr="005B2537" w:rsidRDefault="00812411" w:rsidP="00812411"/>
    <w:p w14:paraId="2B46608C" w14:textId="1A951480" w:rsidR="0048447A" w:rsidRPr="005B2537" w:rsidRDefault="0048447A" w:rsidP="0048447A">
      <w:pPr>
        <w:pStyle w:val="3"/>
      </w:pPr>
      <w:bookmarkStart w:id="303" w:name="_Toc535263146"/>
      <w:bookmarkStart w:id="304" w:name="_Toc534878010"/>
      <w:r w:rsidRPr="005B2537">
        <w:t>7.7.4</w:t>
      </w:r>
      <w:r w:rsidRPr="005B2537">
        <w:tab/>
        <w:t>Interaction with other NFs</w:t>
      </w:r>
      <w:bookmarkEnd w:id="303"/>
    </w:p>
    <w:p w14:paraId="45F29BF9" w14:textId="4C987398" w:rsidR="0048447A" w:rsidRPr="005B2537" w:rsidRDefault="0048447A" w:rsidP="00D221E8">
      <w:pPr>
        <w:pStyle w:val="EditorsNote"/>
        <w:ind w:start="78pt" w:hanging="63.80pt"/>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network status exposure.</w:t>
      </w:r>
    </w:p>
    <w:bookmarkEnd w:id="304"/>
    <w:p w14:paraId="5DB5A621" w14:textId="77777777" w:rsidR="00812411" w:rsidRPr="005B2537" w:rsidRDefault="00812411" w:rsidP="004F34F6">
      <w:pPr>
        <w:rPr>
          <w:lang w:val="x-none"/>
        </w:rPr>
      </w:pPr>
    </w:p>
    <w:p w14:paraId="7A941772" w14:textId="77777777" w:rsidR="00E218B3" w:rsidRPr="005B2537" w:rsidRDefault="00E218B3" w:rsidP="004F34F6"/>
    <w:p w14:paraId="5B42EABF" w14:textId="1E0A56AA" w:rsidR="0077198A" w:rsidRPr="005B2537" w:rsidRDefault="00B61443" w:rsidP="004F34F6">
      <w:pPr>
        <w:pStyle w:val="2"/>
      </w:pPr>
      <w:bookmarkStart w:id="305" w:name="_Toc534878011"/>
      <w:bookmarkStart w:id="306" w:name="_Toc535263147"/>
      <w:r w:rsidRPr="005B2537">
        <w:lastRenderedPageBreak/>
        <w:t>7.</w:t>
      </w:r>
      <w:r w:rsidR="00330188" w:rsidRPr="005B2537">
        <w:t>8</w:t>
      </w:r>
      <w:r w:rsidR="00464148" w:rsidRPr="005B2537">
        <w:tab/>
      </w:r>
      <w:r w:rsidR="008F53A1" w:rsidRPr="005B2537">
        <w:t xml:space="preserve">NWDAF-Assisted </w:t>
      </w:r>
      <w:r w:rsidR="0077198A" w:rsidRPr="005B2537">
        <w:t>Slice SLA Guarantee</w:t>
      </w:r>
      <w:bookmarkEnd w:id="305"/>
      <w:bookmarkEnd w:id="306"/>
    </w:p>
    <w:p w14:paraId="13F74D73" w14:textId="59B8D8FC" w:rsidR="001C6749" w:rsidRPr="005B2537" w:rsidRDefault="001C6749" w:rsidP="004F34F6">
      <w:pPr>
        <w:pStyle w:val="EditorsNote"/>
        <w:ind w:start="78pt" w:hanging="63.80pt"/>
        <w:rPr>
          <w:rFonts w:eastAsia="Malgun Gothic"/>
          <w:lang w:eastAsia="ko-KR"/>
        </w:rPr>
      </w:pPr>
      <w:r w:rsidRPr="005B2537">
        <w:rPr>
          <w:rFonts w:eastAsia="Malgun Gothic"/>
          <w:lang w:val="x-none" w:eastAsia="ko-KR"/>
        </w:rPr>
        <w:t>Editor’s note: Describes requirements, procedures and related network functions for</w:t>
      </w:r>
      <w:r w:rsidRPr="005B2537">
        <w:t xml:space="preserve"> </w:t>
      </w:r>
      <w:r w:rsidR="008F53A1" w:rsidRPr="005B2537">
        <w:t xml:space="preserve">NWDAF-Assisted </w:t>
      </w:r>
      <w:r w:rsidRPr="005B2537">
        <w:t>slice SLA guarantee.</w:t>
      </w:r>
    </w:p>
    <w:p w14:paraId="3D2B68BF" w14:textId="60115413" w:rsidR="00E218B3" w:rsidRPr="005B2537" w:rsidRDefault="006A564A" w:rsidP="004F34F6">
      <w:pPr>
        <w:pStyle w:val="3"/>
      </w:pPr>
      <w:bookmarkStart w:id="307" w:name="_Toc534878012"/>
      <w:bookmarkStart w:id="308" w:name="_Toc535263148"/>
      <w:r w:rsidRPr="005B2537">
        <w:t>7</w:t>
      </w:r>
      <w:r w:rsidR="00260964" w:rsidRPr="005B2537">
        <w:t>.</w:t>
      </w:r>
      <w:r w:rsidR="00330188" w:rsidRPr="005B2537">
        <w:t>8</w:t>
      </w:r>
      <w:r w:rsidR="00E218B3" w:rsidRPr="005B2537">
        <w:t>.1</w:t>
      </w:r>
      <w:r w:rsidR="00E218B3" w:rsidRPr="005B2537">
        <w:tab/>
      </w:r>
      <w:r w:rsidR="00812411" w:rsidRPr="005B2537">
        <w:t>General</w:t>
      </w:r>
      <w:r w:rsidR="00E218B3" w:rsidRPr="005B2537">
        <w:t xml:space="preserve"> </w:t>
      </w:r>
      <w:r w:rsidR="007B7AB7" w:rsidRPr="005B2537">
        <w:t xml:space="preserve">Procedure </w:t>
      </w:r>
      <w:r w:rsidR="00E218B3" w:rsidRPr="005B2537">
        <w:t>Description</w:t>
      </w:r>
      <w:bookmarkEnd w:id="307"/>
      <w:bookmarkEnd w:id="308"/>
    </w:p>
    <w:p w14:paraId="59F2B391" w14:textId="77777777" w:rsidR="005C5E27" w:rsidRPr="005B2537" w:rsidRDefault="005C5E27" w:rsidP="00F86C09"/>
    <w:p w14:paraId="05B3B350" w14:textId="73DA9A45" w:rsidR="005C5E27" w:rsidRPr="005B2537" w:rsidRDefault="005C5E27" w:rsidP="005C5E27">
      <w:pPr>
        <w:pStyle w:val="3"/>
      </w:pPr>
      <w:bookmarkStart w:id="309" w:name="_Toc534878013"/>
      <w:bookmarkStart w:id="310" w:name="_Toc535263149"/>
      <w:r w:rsidRPr="005B2537">
        <w:t>7.8.2</w:t>
      </w:r>
      <w:r w:rsidRPr="005B2537">
        <w:tab/>
      </w:r>
      <w:r w:rsidRPr="005B2537">
        <w:rPr>
          <w:lang w:eastAsia="ko-KR"/>
        </w:rPr>
        <w:t>Information</w:t>
      </w:r>
      <w:r w:rsidRPr="005B2537">
        <w:t xml:space="preserve"> for support of NWDAF-Assisted Slic</w:t>
      </w:r>
      <w:r w:rsidRPr="005B2537">
        <w:rPr>
          <w:rFonts w:hint="eastAsia"/>
        </w:rPr>
        <w:t>e SLA</w:t>
      </w:r>
      <w:r w:rsidRPr="005B2537">
        <w:t xml:space="preserve"> </w:t>
      </w:r>
      <w:r w:rsidRPr="005B2537">
        <w:rPr>
          <w:rFonts w:hint="eastAsia"/>
        </w:rPr>
        <w:t>Guarantee</w:t>
      </w:r>
      <w:bookmarkEnd w:id="309"/>
      <w:bookmarkEnd w:id="310"/>
    </w:p>
    <w:p w14:paraId="13C950C6" w14:textId="77777777" w:rsidR="00E218B3" w:rsidRPr="005B2537" w:rsidRDefault="00E218B3"/>
    <w:p w14:paraId="7C77BCD4" w14:textId="245D3783" w:rsidR="00E218B3" w:rsidRPr="005B2537" w:rsidRDefault="006A564A">
      <w:pPr>
        <w:pStyle w:val="3"/>
      </w:pPr>
      <w:bookmarkStart w:id="311" w:name="_Toc534878014"/>
      <w:bookmarkStart w:id="312" w:name="_Toc535263150"/>
      <w:r w:rsidRPr="005B2537">
        <w:t>7.</w:t>
      </w:r>
      <w:r w:rsidR="00330188" w:rsidRPr="005B2537">
        <w:t>8</w:t>
      </w:r>
      <w:r w:rsidR="00812411" w:rsidRPr="005B2537">
        <w:t>.</w:t>
      </w:r>
      <w:r w:rsidR="005C5E27" w:rsidRPr="005B2537">
        <w:t>3</w:t>
      </w:r>
      <w:r w:rsidR="00E218B3" w:rsidRPr="005B2537">
        <w:tab/>
        <w:t xml:space="preserve">Procedure to support </w:t>
      </w:r>
      <w:r w:rsidR="008F53A1" w:rsidRPr="005B2537">
        <w:t xml:space="preserve">NWDAF-Assisted </w:t>
      </w:r>
      <w:r w:rsidR="00E218B3" w:rsidRPr="005B2537">
        <w:t>Slic</w:t>
      </w:r>
      <w:r w:rsidR="00E218B3" w:rsidRPr="005B2537">
        <w:rPr>
          <w:rFonts w:hint="eastAsia"/>
        </w:rPr>
        <w:t>e SLA</w:t>
      </w:r>
      <w:r w:rsidR="00E218B3" w:rsidRPr="005B2537">
        <w:t xml:space="preserve"> </w:t>
      </w:r>
      <w:r w:rsidR="00E218B3" w:rsidRPr="005B2537">
        <w:rPr>
          <w:rFonts w:hint="eastAsia"/>
        </w:rPr>
        <w:t>Guarantee</w:t>
      </w:r>
      <w:bookmarkEnd w:id="311"/>
      <w:bookmarkEnd w:id="312"/>
    </w:p>
    <w:p w14:paraId="2CE61415" w14:textId="77777777" w:rsidR="004B6E5D" w:rsidRPr="005B2537" w:rsidRDefault="004B6E5D" w:rsidP="00384EA2"/>
    <w:p w14:paraId="2296CA52" w14:textId="6E8D036F" w:rsidR="001C6749" w:rsidRPr="005B2537" w:rsidRDefault="001C6749" w:rsidP="00384EA2"/>
    <w:p w14:paraId="297A5211" w14:textId="4B49686E" w:rsidR="0048447A" w:rsidRPr="005B2537" w:rsidRDefault="0048447A" w:rsidP="0048447A">
      <w:pPr>
        <w:pStyle w:val="3"/>
      </w:pPr>
      <w:bookmarkStart w:id="313" w:name="_Toc535263151"/>
      <w:bookmarkStart w:id="314" w:name="_Toc534878015"/>
      <w:r w:rsidRPr="005B2537">
        <w:t>7.8.4</w:t>
      </w:r>
      <w:r w:rsidRPr="005B2537">
        <w:tab/>
        <w:t>Interaction with other NFs</w:t>
      </w:r>
      <w:bookmarkEnd w:id="313"/>
    </w:p>
    <w:p w14:paraId="54AB20A7" w14:textId="1A0418FA" w:rsidR="0048447A" w:rsidRPr="005B2537" w:rsidRDefault="0048447A" w:rsidP="00D221E8">
      <w:pPr>
        <w:pStyle w:val="EditorsNote"/>
        <w:ind w:start="78pt" w:hanging="63.80pt"/>
        <w:rPr>
          <w:rFonts w:eastAsia="Malgun Gothic"/>
          <w:lang w:val="x-none" w:eastAsia="ko-KR"/>
        </w:rPr>
      </w:pPr>
      <w:r w:rsidRPr="005B2537">
        <w:rPr>
          <w:rFonts w:eastAsia="Malgun Gothic"/>
          <w:lang w:val="x-none" w:eastAsia="ko-KR"/>
        </w:rPr>
        <w:t>E</w:t>
      </w:r>
      <w:r w:rsidRPr="005B2537">
        <w:rPr>
          <w:rFonts w:eastAsia="Malgun Gothic" w:hint="eastAsia"/>
          <w:lang w:val="x-none" w:eastAsia="ko-KR"/>
        </w:rPr>
        <w:t>ditor</w:t>
      </w:r>
      <w:r w:rsidRPr="005B2537">
        <w:rPr>
          <w:rFonts w:eastAsia="Malgun Gothic"/>
          <w:lang w:val="x-none" w:eastAsia="ko-KR"/>
        </w:rPr>
        <w:t>’s Note: Describes the interaction between the NWDAF and other NFs to assist slice SLA guarantee.</w:t>
      </w:r>
    </w:p>
    <w:bookmarkEnd w:id="314"/>
    <w:p w14:paraId="5B07C180" w14:textId="77777777" w:rsidR="0003181E" w:rsidRPr="005B2537" w:rsidRDefault="0003181E" w:rsidP="00573CD5">
      <w:pPr>
        <w:pStyle w:val="EditorsNote"/>
        <w:ind w:start="78pt" w:hanging="63.80pt"/>
        <w:rPr>
          <w:rFonts w:eastAsia="Malgun Gothic"/>
          <w:lang w:val="x-none" w:eastAsia="ko-KR"/>
        </w:rPr>
      </w:pPr>
    </w:p>
    <w:p w14:paraId="0D4C3079" w14:textId="333AA6D9" w:rsidR="005F6923" w:rsidRPr="005B2537" w:rsidRDefault="008217E4" w:rsidP="00260964">
      <w:pPr>
        <w:pStyle w:val="2"/>
        <w:rPr>
          <w:lang w:val="x-none"/>
        </w:rPr>
      </w:pPr>
      <w:bookmarkStart w:id="315" w:name="_Toc534878021"/>
      <w:bookmarkStart w:id="316" w:name="_Toc535263157"/>
      <w:r w:rsidRPr="005B2537">
        <w:t>7.</w:t>
      </w:r>
      <w:r w:rsidR="000F2C6B" w:rsidRPr="005B2537">
        <w:t>Y</w:t>
      </w:r>
      <w:r w:rsidRPr="005B2537">
        <w:tab/>
        <w:t>&lt;</w:t>
      </w:r>
      <w:r w:rsidR="000F2C6B" w:rsidRPr="005B2537">
        <w:t xml:space="preserve">Y </w:t>
      </w:r>
      <w:r w:rsidR="006B4720" w:rsidRPr="005B2537">
        <w:rPr>
          <w:lang w:eastAsia="zh-CN"/>
        </w:rPr>
        <w:t xml:space="preserve">feature </w:t>
      </w:r>
      <w:r w:rsidR="00B54EC0" w:rsidRPr="005B2537">
        <w:t>related Requirement and Procedure</w:t>
      </w:r>
      <w:r w:rsidRPr="005B2537">
        <w:t>&gt;</w:t>
      </w:r>
      <w:bookmarkEnd w:id="315"/>
      <w:bookmarkEnd w:id="316"/>
    </w:p>
    <w:p w14:paraId="17714F69" w14:textId="3A457439" w:rsidR="0079257B" w:rsidRPr="005B2537" w:rsidRDefault="0079257B" w:rsidP="0079257B">
      <w:pPr>
        <w:pStyle w:val="EditorsNote"/>
        <w:ind w:start="78pt" w:hanging="63.80pt"/>
      </w:pPr>
      <w:r w:rsidRPr="005B2537">
        <w:rPr>
          <w:rFonts w:eastAsia="Malgun Gothic"/>
          <w:lang w:val="x-none" w:eastAsia="ko-KR"/>
        </w:rPr>
        <w:t>Editor’s note: Describes requirements, procedures and related network functions for</w:t>
      </w:r>
      <w:r w:rsidRPr="005B2537">
        <w:t xml:space="preserve"> </w:t>
      </w:r>
      <w:r w:rsidR="001C05A3" w:rsidRPr="005B2537">
        <w:t>yy</w:t>
      </w:r>
      <w:r w:rsidRPr="005B2537">
        <w:t>.</w:t>
      </w:r>
    </w:p>
    <w:p w14:paraId="49FF5ED5" w14:textId="77777777" w:rsidR="00875A86" w:rsidRPr="005B2537" w:rsidRDefault="00875A86" w:rsidP="0079257B">
      <w:pPr>
        <w:pStyle w:val="EditorsNote"/>
        <w:ind w:start="78pt" w:hanging="63.80pt"/>
        <w:rPr>
          <w:rFonts w:eastAsia="Malgun Gothic"/>
          <w:lang w:eastAsia="ko-KR"/>
        </w:rPr>
      </w:pPr>
    </w:p>
    <w:p w14:paraId="64E5FCE6" w14:textId="77777777" w:rsidR="00875A86" w:rsidRPr="005B2537" w:rsidRDefault="00875A86" w:rsidP="0079257B">
      <w:pPr>
        <w:pStyle w:val="EditorsNote"/>
        <w:ind w:start="78pt" w:hanging="63.80pt"/>
        <w:rPr>
          <w:rFonts w:eastAsia="Malgun Gothic"/>
          <w:lang w:eastAsia="ko-KR"/>
        </w:rPr>
      </w:pPr>
    </w:p>
    <w:p w14:paraId="12A07318" w14:textId="15888999" w:rsidR="00875A86" w:rsidRPr="005B2537" w:rsidRDefault="00875A86" w:rsidP="00875A86">
      <w:pPr>
        <w:pStyle w:val="1"/>
        <w:rPr>
          <w:lang w:eastAsia="zh-CN"/>
        </w:rPr>
      </w:pPr>
      <w:bookmarkStart w:id="317" w:name="_Toc535263158"/>
      <w:r w:rsidRPr="005B2537">
        <w:rPr>
          <w:lang w:eastAsia="zh-CN"/>
        </w:rPr>
        <w:t>8</w:t>
      </w:r>
      <w:r w:rsidRPr="005B2537">
        <w:rPr>
          <w:lang w:eastAsia="zh-CN"/>
        </w:rPr>
        <w:tab/>
        <w:t>NWDAF Services and Assistance  Definitions</w:t>
      </w:r>
      <w:bookmarkEnd w:id="317"/>
      <w:r w:rsidRPr="005B2537">
        <w:rPr>
          <w:lang w:eastAsia="zh-CN"/>
        </w:rPr>
        <w:t xml:space="preserve"> </w:t>
      </w:r>
    </w:p>
    <w:p w14:paraId="6B56A4A2" w14:textId="2F6763F6" w:rsidR="00816003" w:rsidRPr="005B2537" w:rsidRDefault="00816003" w:rsidP="005B2537">
      <w:pPr>
        <w:pStyle w:val="2"/>
        <w:rPr>
          <w:lang w:eastAsia="zh-CN"/>
        </w:rPr>
      </w:pPr>
      <w:bookmarkStart w:id="318" w:name="_Toc534878023"/>
      <w:bookmarkStart w:id="319" w:name="_Toc535263159"/>
      <w:r w:rsidRPr="005B2537">
        <w:rPr>
          <w:lang w:eastAsia="zh-CN"/>
        </w:rPr>
        <w:t>8.1</w:t>
      </w:r>
      <w:r w:rsidRPr="005B2537">
        <w:rPr>
          <w:lang w:eastAsia="zh-CN"/>
        </w:rPr>
        <w:tab/>
        <w:t xml:space="preserve">General related </w:t>
      </w:r>
      <w:r w:rsidR="007B1616" w:rsidRPr="005B2537">
        <w:rPr>
          <w:lang w:eastAsia="zh-CN"/>
        </w:rPr>
        <w:t>NWDAF</w:t>
      </w:r>
      <w:r w:rsidRPr="005B2537">
        <w:rPr>
          <w:lang w:eastAsia="zh-CN"/>
        </w:rPr>
        <w:t xml:space="preserve"> Services</w:t>
      </w:r>
      <w:bookmarkEnd w:id="318"/>
      <w:bookmarkEnd w:id="319"/>
    </w:p>
    <w:p w14:paraId="55927C82" w14:textId="23959B87" w:rsidR="005A4E13" w:rsidRPr="005B2537" w:rsidRDefault="005A4E13" w:rsidP="005A4E13">
      <w:pPr>
        <w:pStyle w:val="EditorsNote"/>
        <w:ind w:start="78pt" w:hanging="63.80pt"/>
        <w:rPr>
          <w:rFonts w:eastAsia="Malgun Gothic"/>
          <w:lang w:val="x-none" w:eastAsia="ko-KR"/>
        </w:rPr>
      </w:pPr>
      <w:r w:rsidRPr="005B2537">
        <w:rPr>
          <w:rFonts w:eastAsia="Malgun Gothic"/>
          <w:lang w:val="x-none" w:eastAsia="ko-KR"/>
        </w:rPr>
        <w:t xml:space="preserve">Editor’s note: </w:t>
      </w:r>
      <w:r w:rsidR="00556003" w:rsidRPr="005B2537">
        <w:rPr>
          <w:rFonts w:eastAsia="Malgun Gothic"/>
          <w:lang w:val="x-none" w:eastAsia="ko-KR"/>
        </w:rPr>
        <w:t>Define the general NWDAF services</w:t>
      </w:r>
      <w:r w:rsidRPr="005B2537">
        <w:rPr>
          <w:rFonts w:eastAsia="Malgun Gothic"/>
          <w:lang w:val="x-none" w:eastAsia="ko-KR"/>
        </w:rPr>
        <w:t>.</w:t>
      </w:r>
    </w:p>
    <w:p w14:paraId="1FFD9F9A" w14:textId="77777777" w:rsidR="00875A86" w:rsidRPr="005B2537" w:rsidRDefault="00875A86" w:rsidP="005B2537">
      <w:pPr>
        <w:rPr>
          <w:lang w:eastAsia="ko-KR"/>
        </w:rPr>
      </w:pPr>
    </w:p>
    <w:p w14:paraId="757E67C0" w14:textId="4A85988E" w:rsidR="0022414A" w:rsidRPr="005B2537" w:rsidRDefault="00982C04" w:rsidP="0048447A">
      <w:pPr>
        <w:pStyle w:val="3"/>
        <w:rPr>
          <w:lang w:eastAsia="zh-CN"/>
        </w:rPr>
      </w:pPr>
      <w:bookmarkStart w:id="320" w:name="_Toc534878024"/>
      <w:bookmarkStart w:id="321" w:name="_Toc535263160"/>
      <w:r w:rsidRPr="005B2537">
        <w:rPr>
          <w:lang w:eastAsia="zh-CN"/>
        </w:rPr>
        <w:t>8.1.1</w:t>
      </w:r>
      <w:r w:rsidRPr="005B2537">
        <w:rPr>
          <w:lang w:eastAsia="zh-CN"/>
        </w:rPr>
        <w:tab/>
      </w:r>
      <w:r w:rsidR="00194961" w:rsidRPr="005B2537">
        <w:rPr>
          <w:lang w:eastAsia="zh-CN"/>
        </w:rPr>
        <w:t>NWDAF Service</w:t>
      </w:r>
      <w:r w:rsidR="004610D2" w:rsidRPr="005B2537">
        <w:rPr>
          <w:lang w:eastAsia="zh-CN"/>
        </w:rPr>
        <w:t>s</w:t>
      </w:r>
      <w:r w:rsidR="00194961" w:rsidRPr="005B2537">
        <w:rPr>
          <w:lang w:eastAsia="zh-CN"/>
        </w:rPr>
        <w:t xml:space="preserve"> </w:t>
      </w:r>
      <w:r w:rsidR="004610D2" w:rsidRPr="005B2537">
        <w:rPr>
          <w:lang w:eastAsia="zh-CN"/>
        </w:rPr>
        <w:t>D</w:t>
      </w:r>
      <w:r w:rsidR="007F1965" w:rsidRPr="005B2537">
        <w:rPr>
          <w:lang w:eastAsia="zh-CN"/>
        </w:rPr>
        <w:t>escription</w:t>
      </w:r>
      <w:bookmarkEnd w:id="320"/>
      <w:bookmarkEnd w:id="321"/>
    </w:p>
    <w:p w14:paraId="7B4B926B" w14:textId="38376B36" w:rsidR="00F90288" w:rsidRPr="005B2537" w:rsidRDefault="00F90288" w:rsidP="00F90288">
      <w:pPr>
        <w:pStyle w:val="EditorsNote"/>
        <w:ind w:start="78pt" w:hanging="63.80pt"/>
        <w:rPr>
          <w:rFonts w:eastAsia="Malgun Gothic"/>
          <w:lang w:val="x-none" w:eastAsia="ko-KR"/>
        </w:rPr>
      </w:pPr>
      <w:r w:rsidRPr="005B2537">
        <w:rPr>
          <w:rFonts w:eastAsia="Malgun Gothic"/>
          <w:lang w:val="x-none" w:eastAsia="ko-KR"/>
        </w:rPr>
        <w:t xml:space="preserve">Editor’s note: </w:t>
      </w:r>
      <w:r w:rsidRPr="005B2537">
        <w:rPr>
          <w:lang w:eastAsia="zh-CN"/>
        </w:rPr>
        <w:t>Copy/Paste the NWDAF Services</w:t>
      </w:r>
      <w:r w:rsidRPr="005B2537">
        <w:t xml:space="preserve"> from clause 7.2.12, TS 23.501 and update the content to make it not slice load level provisioning specific</w:t>
      </w:r>
      <w:r w:rsidR="008F5D87" w:rsidRPr="005B2537">
        <w:t>.</w:t>
      </w:r>
    </w:p>
    <w:p w14:paraId="53EB0C81" w14:textId="77777777" w:rsidR="00F90288" w:rsidRPr="005B2537" w:rsidRDefault="00F90288" w:rsidP="00F90288">
      <w:pPr>
        <w:rPr>
          <w:lang w:val="x-none" w:eastAsia="zh-CN"/>
        </w:rPr>
      </w:pPr>
    </w:p>
    <w:p w14:paraId="259A0B6A" w14:textId="65760EC8" w:rsidR="00982C04" w:rsidRPr="005B2537" w:rsidRDefault="00982C04" w:rsidP="001C05A3">
      <w:pPr>
        <w:pStyle w:val="3"/>
      </w:pPr>
      <w:bookmarkStart w:id="322" w:name="_Toc534878025"/>
      <w:bookmarkStart w:id="323" w:name="_Toc535263161"/>
      <w:r w:rsidRPr="005B2537">
        <w:rPr>
          <w:lang w:eastAsia="zh-CN"/>
        </w:rPr>
        <w:t>8.1.2</w:t>
      </w:r>
      <w:r w:rsidRPr="005B2537">
        <w:rPr>
          <w:lang w:eastAsia="zh-CN"/>
        </w:rPr>
        <w:tab/>
      </w:r>
      <w:r w:rsidR="00767075" w:rsidRPr="005B2537">
        <w:t>General NWDAF</w:t>
      </w:r>
      <w:r w:rsidR="009A4E0C" w:rsidRPr="005B2537">
        <w:t xml:space="preserve"> Service procedures</w:t>
      </w:r>
      <w:bookmarkEnd w:id="322"/>
      <w:bookmarkEnd w:id="323"/>
    </w:p>
    <w:p w14:paraId="10991739" w14:textId="1C76B91F" w:rsidR="00B522C5" w:rsidRPr="005B2537" w:rsidRDefault="00B522C5" w:rsidP="00B522C5">
      <w:pPr>
        <w:pStyle w:val="EditorsNote"/>
        <w:ind w:start="78pt" w:hanging="63.80pt"/>
        <w:rPr>
          <w:rFonts w:eastAsia="Malgun Gothic"/>
          <w:lang w:val="x-none" w:eastAsia="ko-KR"/>
        </w:rPr>
      </w:pPr>
      <w:r w:rsidRPr="005B2537">
        <w:rPr>
          <w:rFonts w:eastAsia="Malgun Gothic"/>
          <w:lang w:val="x-none" w:eastAsia="ko-KR"/>
        </w:rPr>
        <w:t xml:space="preserve">Editor’s note: Copy/paste from clause </w:t>
      </w:r>
      <w:r w:rsidRPr="005B2537">
        <w:t xml:space="preserve">5.2.11, </w:t>
      </w:r>
      <w:r w:rsidRPr="005B2537">
        <w:rPr>
          <w:rFonts w:eastAsia="Malgun Gothic"/>
          <w:lang w:val="x-none" w:eastAsia="ko-KR"/>
        </w:rPr>
        <w:t>TS 23.502</w:t>
      </w:r>
      <w:r w:rsidR="009D6759" w:rsidRPr="005B2537">
        <w:rPr>
          <w:rFonts w:eastAsia="Malgun Gothic"/>
          <w:lang w:val="x-none" w:eastAsia="ko-KR"/>
        </w:rPr>
        <w:t xml:space="preserve"> </w:t>
      </w:r>
      <w:r w:rsidRPr="005B2537">
        <w:t>and update the content to make it not slice load level provisioning specific</w:t>
      </w:r>
      <w:r w:rsidRPr="005B2537">
        <w:rPr>
          <w:lang w:eastAsia="zh-CN"/>
        </w:rPr>
        <w:t>.</w:t>
      </w:r>
    </w:p>
    <w:p w14:paraId="01103943" w14:textId="77777777" w:rsidR="0066375F" w:rsidRPr="005B2537" w:rsidRDefault="0066375F" w:rsidP="00B522C5"/>
    <w:p w14:paraId="51C64F53" w14:textId="3FA21785" w:rsidR="00816003" w:rsidRPr="005B2537" w:rsidRDefault="0072190F" w:rsidP="0048447A">
      <w:pPr>
        <w:pStyle w:val="2"/>
        <w:rPr>
          <w:lang w:eastAsia="zh-CN"/>
        </w:rPr>
      </w:pPr>
      <w:bookmarkStart w:id="324" w:name="_Toc534878026"/>
      <w:bookmarkStart w:id="325" w:name="_Toc535263162"/>
      <w:r w:rsidRPr="005B2537">
        <w:rPr>
          <w:lang w:eastAsia="zh-CN"/>
        </w:rPr>
        <w:t>8.2</w:t>
      </w:r>
      <w:r w:rsidRPr="005B2537">
        <w:rPr>
          <w:lang w:eastAsia="zh-CN"/>
        </w:rPr>
        <w:tab/>
      </w:r>
      <w:r w:rsidR="00107980" w:rsidRPr="005B2537">
        <w:rPr>
          <w:lang w:eastAsia="zh-CN"/>
        </w:rPr>
        <w:t>NWDAF</w:t>
      </w:r>
      <w:r w:rsidRPr="005B2537">
        <w:rPr>
          <w:lang w:eastAsia="zh-CN"/>
        </w:rPr>
        <w:t xml:space="preserve"> </w:t>
      </w:r>
      <w:bookmarkEnd w:id="324"/>
      <w:r w:rsidR="004610D2" w:rsidRPr="005B2537">
        <w:rPr>
          <w:lang w:eastAsia="zh-CN"/>
        </w:rPr>
        <w:t>Assistance Definitions</w:t>
      </w:r>
      <w:bookmarkEnd w:id="325"/>
    </w:p>
    <w:p w14:paraId="5BB8400E" w14:textId="5EAD12DA" w:rsidR="001C6749" w:rsidRPr="005B2537" w:rsidRDefault="001C6749" w:rsidP="001C6749">
      <w:pPr>
        <w:pStyle w:val="EditorsNote"/>
        <w:ind w:start="78pt" w:hanging="63.80pt"/>
        <w:rPr>
          <w:rFonts w:eastAsia="Malgun Gothic"/>
          <w:lang w:val="x-none" w:eastAsia="ko-KR"/>
        </w:rPr>
      </w:pPr>
      <w:r w:rsidRPr="005B2537">
        <w:rPr>
          <w:rFonts w:eastAsia="Malgun Gothic"/>
          <w:lang w:val="x-none" w:eastAsia="ko-KR"/>
        </w:rPr>
        <w:t xml:space="preserve">Editor’s note: Describes </w:t>
      </w:r>
      <w:r w:rsidR="000F7105" w:rsidRPr="005B2537">
        <w:rPr>
          <w:rFonts w:eastAsia="Malgun Gothic"/>
          <w:lang w:val="x-none" w:eastAsia="ko-KR"/>
        </w:rPr>
        <w:t>Event IDs</w:t>
      </w:r>
      <w:r w:rsidR="002E3FFD" w:rsidRPr="005B2537">
        <w:rPr>
          <w:rFonts w:eastAsia="Malgun Gothic"/>
          <w:lang w:val="x-none" w:eastAsia="ko-KR"/>
        </w:rPr>
        <w:t xml:space="preserve">, </w:t>
      </w:r>
      <w:r w:rsidR="000F7105" w:rsidRPr="005B2537">
        <w:rPr>
          <w:rFonts w:eastAsia="Malgun Gothic"/>
          <w:lang w:val="x-none" w:eastAsia="ko-KR"/>
        </w:rPr>
        <w:t xml:space="preserve">Event filters of </w:t>
      </w:r>
      <w:r w:rsidR="00495F37" w:rsidRPr="005B2537">
        <w:rPr>
          <w:rFonts w:eastAsia="Malgun Gothic"/>
          <w:lang w:val="x-none" w:eastAsia="ko-KR"/>
        </w:rPr>
        <w:t>NWDAF</w:t>
      </w:r>
      <w:r w:rsidRPr="005B2537">
        <w:rPr>
          <w:rFonts w:eastAsia="Malgun Gothic"/>
          <w:lang w:val="x-none" w:eastAsia="ko-KR"/>
        </w:rPr>
        <w:t xml:space="preserve"> services for each specific UC.</w:t>
      </w:r>
    </w:p>
    <w:p w14:paraId="41884CE6" w14:textId="77777777" w:rsidR="0048447A" w:rsidRPr="005B2537" w:rsidRDefault="0048447A" w:rsidP="001C6749">
      <w:pPr>
        <w:pStyle w:val="EditorsNote"/>
        <w:ind w:start="78pt" w:hanging="63.80pt"/>
        <w:rPr>
          <w:rFonts w:eastAsia="Malgun Gothic"/>
          <w:lang w:val="x-none" w:eastAsia="ko-KR"/>
        </w:rPr>
      </w:pPr>
    </w:p>
    <w:p w14:paraId="4907CE99" w14:textId="7D3B15A7" w:rsidR="000A2E28" w:rsidRPr="005B2537" w:rsidRDefault="000A2E28" w:rsidP="0048447A">
      <w:pPr>
        <w:pStyle w:val="3"/>
      </w:pPr>
      <w:bookmarkStart w:id="326" w:name="_Toc534878027"/>
      <w:bookmarkStart w:id="327" w:name="_Toc535263163"/>
      <w:r w:rsidRPr="005B2537">
        <w:rPr>
          <w:rFonts w:hint="eastAsia"/>
          <w:lang w:eastAsia="zh-CN"/>
        </w:rPr>
        <w:lastRenderedPageBreak/>
        <w:t>8</w:t>
      </w:r>
      <w:r w:rsidRPr="005B2537">
        <w:rPr>
          <w:lang w:eastAsia="zh-CN"/>
        </w:rPr>
        <w:t>.</w:t>
      </w:r>
      <w:r w:rsidR="00354976" w:rsidRPr="005B2537">
        <w:rPr>
          <w:lang w:eastAsia="zh-CN"/>
        </w:rPr>
        <w:t>2.</w:t>
      </w:r>
      <w:r w:rsidR="00D83040" w:rsidRPr="005B2537">
        <w:rPr>
          <w:lang w:eastAsia="zh-CN"/>
        </w:rPr>
        <w:t>1</w:t>
      </w:r>
      <w:r w:rsidRPr="005B2537">
        <w:rPr>
          <w:lang w:eastAsia="zh-CN"/>
        </w:rPr>
        <w:tab/>
      </w:r>
      <w:r w:rsidRPr="005B2537">
        <w:t>NWDAF-</w:t>
      </w:r>
      <w:r w:rsidRPr="005B2537">
        <w:rPr>
          <w:rFonts w:hint="eastAsia"/>
          <w:lang w:eastAsia="zh-CN"/>
        </w:rPr>
        <w:t>A</w:t>
      </w:r>
      <w:r w:rsidRPr="005B2537">
        <w:rPr>
          <w:lang w:eastAsia="zh-CN"/>
        </w:rPr>
        <w:t xml:space="preserve">ssisted </w:t>
      </w:r>
      <w:r w:rsidRPr="005B2537">
        <w:t>Slice Load Level Provisioning</w:t>
      </w:r>
      <w:bookmarkEnd w:id="326"/>
      <w:bookmarkEnd w:id="327"/>
    </w:p>
    <w:p w14:paraId="0A395A38" w14:textId="1A9BC081" w:rsidR="004610D2" w:rsidRPr="005B2537" w:rsidRDefault="0048447A" w:rsidP="005B2537">
      <w:pPr>
        <w:pStyle w:val="EditorsNote"/>
        <w:ind w:start="78pt" w:hanging="63.80pt"/>
        <w:rPr>
          <w:rFonts w:eastAsiaTheme="minorEastAsia"/>
          <w:lang w:val="x-none" w:eastAsia="zh-CN"/>
        </w:rPr>
      </w:pPr>
      <w:r w:rsidRPr="005B2537">
        <w:rPr>
          <w:rFonts w:eastAsia="Malgun Gothic"/>
          <w:lang w:val="x-none" w:eastAsia="ko-KR"/>
        </w:rPr>
        <w:t xml:space="preserve">Editor’s note: Describes Event IDs, Event filters of NWDAF services for </w:t>
      </w:r>
      <w:r w:rsidRPr="005B2537">
        <w:t>NWDAF-</w:t>
      </w:r>
      <w:r w:rsidRPr="005B2537">
        <w:rPr>
          <w:rFonts w:hint="eastAsia"/>
          <w:lang w:eastAsia="zh-CN"/>
        </w:rPr>
        <w:t>A</w:t>
      </w:r>
      <w:r w:rsidRPr="005B2537">
        <w:rPr>
          <w:lang w:eastAsia="zh-CN"/>
        </w:rPr>
        <w:t xml:space="preserve">ssisted </w:t>
      </w:r>
      <w:r w:rsidRPr="005B2537">
        <w:t>Slice Load Level Provisioning</w:t>
      </w:r>
      <w:r w:rsidRPr="005B2537" w:rsidDel="00B32EA8">
        <w:rPr>
          <w:rFonts w:eastAsia="Malgun Gothic"/>
          <w:lang w:val="x-none" w:eastAsia="ko-KR"/>
        </w:rPr>
        <w:t xml:space="preserve"> </w:t>
      </w:r>
      <w:r w:rsidRPr="005B2537">
        <w:rPr>
          <w:rFonts w:eastAsiaTheme="minorEastAsia" w:hint="eastAsia"/>
          <w:lang w:val="x-none" w:eastAsia="zh-CN"/>
        </w:rPr>
        <w:t>.</w:t>
      </w:r>
    </w:p>
    <w:p w14:paraId="741AF3CC" w14:textId="77777777" w:rsidR="000A2E28" w:rsidRPr="005B2537" w:rsidRDefault="000A2E28" w:rsidP="00260964">
      <w:pPr>
        <w:rPr>
          <w:lang w:eastAsia="zh-CN"/>
        </w:rPr>
      </w:pPr>
    </w:p>
    <w:p w14:paraId="77D44511" w14:textId="1AECE1FE" w:rsidR="00393080" w:rsidRPr="005B2537" w:rsidRDefault="00E65468" w:rsidP="00D221E8">
      <w:pPr>
        <w:pStyle w:val="3"/>
      </w:pPr>
      <w:bookmarkStart w:id="328" w:name="_Toc534878028"/>
      <w:bookmarkStart w:id="329" w:name="_Toc535263164"/>
      <w:r w:rsidRPr="005B2537">
        <w:rPr>
          <w:lang w:eastAsia="zh-CN"/>
        </w:rPr>
        <w:t>8.</w:t>
      </w:r>
      <w:r w:rsidR="00495F37" w:rsidRPr="005B2537">
        <w:rPr>
          <w:lang w:eastAsia="zh-CN"/>
        </w:rPr>
        <w:t>2.</w:t>
      </w:r>
      <w:r w:rsidR="0084467B" w:rsidRPr="005B2537">
        <w:rPr>
          <w:lang w:eastAsia="zh-CN"/>
        </w:rPr>
        <w:t>2</w:t>
      </w:r>
      <w:r w:rsidR="00464148" w:rsidRPr="005B2537">
        <w:rPr>
          <w:lang w:eastAsia="zh-CN"/>
        </w:rPr>
        <w:tab/>
      </w:r>
      <w:r w:rsidR="006E3C0A" w:rsidRPr="005B2537">
        <w:t xml:space="preserve">NWADF-Assisted QoS </w:t>
      </w:r>
      <w:r w:rsidR="006E3C0A" w:rsidRPr="005B2537">
        <w:rPr>
          <w:rFonts w:hint="eastAsia"/>
        </w:rPr>
        <w:t xml:space="preserve">Profile </w:t>
      </w:r>
      <w:r w:rsidR="006E3C0A" w:rsidRPr="005B2537">
        <w:t>Provisioning</w:t>
      </w:r>
      <w:bookmarkEnd w:id="328"/>
      <w:bookmarkEnd w:id="329"/>
    </w:p>
    <w:p w14:paraId="7F952F4B" w14:textId="6DE79BAA" w:rsidR="009261DB" w:rsidRPr="005B2537" w:rsidRDefault="009261DB" w:rsidP="0048447A">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8B4C91"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w:t>
      </w:r>
      <w:r w:rsidR="00771991" w:rsidRPr="005B2537">
        <w:rPr>
          <w:lang w:eastAsia="zh-CN"/>
        </w:rPr>
        <w:t>data analytics</w:t>
      </w:r>
      <w:r w:rsidRPr="005B2537">
        <w:rPr>
          <w:lang w:eastAsia="zh-CN"/>
        </w:rPr>
        <w:t xml:space="preserve"> for </w:t>
      </w:r>
      <w:r w:rsidRPr="005B2537">
        <w:rPr>
          <w:rFonts w:eastAsia="Malgun Gothic"/>
          <w:lang w:val="x-none" w:eastAsia="ko-KR"/>
        </w:rPr>
        <w:t>NWDAF-Assisted QoS profile provisioning.</w:t>
      </w:r>
    </w:p>
    <w:p w14:paraId="74D256FE" w14:textId="77777777" w:rsidR="00295E54" w:rsidRPr="005B2537" w:rsidRDefault="00295E54" w:rsidP="00295E54"/>
    <w:p w14:paraId="07E2FA06" w14:textId="77777777" w:rsidR="00BF6933" w:rsidRPr="005B2537" w:rsidRDefault="00BF6933" w:rsidP="009261DB">
      <w:pPr>
        <w:pStyle w:val="EditorsNote"/>
        <w:ind w:start="78pt" w:hanging="63.80pt"/>
        <w:rPr>
          <w:rFonts w:eastAsia="Malgun Gothic"/>
          <w:lang w:eastAsia="ko-KR"/>
        </w:rPr>
      </w:pPr>
    </w:p>
    <w:p w14:paraId="25F03673" w14:textId="6E83D190" w:rsidR="00FA257E" w:rsidRPr="005B2537" w:rsidRDefault="00CA73CB" w:rsidP="00D221E8">
      <w:pPr>
        <w:pStyle w:val="3"/>
      </w:pPr>
      <w:bookmarkStart w:id="330" w:name="_Toc534878029"/>
      <w:bookmarkStart w:id="331" w:name="_Toc535263165"/>
      <w:r w:rsidRPr="005B2537">
        <w:t>8</w:t>
      </w:r>
      <w:r w:rsidR="00FA257E" w:rsidRPr="005B2537">
        <w:t>.</w:t>
      </w:r>
      <w:r w:rsidR="00710256" w:rsidRPr="005B2537">
        <w:t>2</w:t>
      </w:r>
      <w:r w:rsidR="00ED74CD" w:rsidRPr="005B2537">
        <w:t>.</w:t>
      </w:r>
      <w:r w:rsidR="00FA257E" w:rsidRPr="005B2537">
        <w:t>3</w:t>
      </w:r>
      <w:r w:rsidR="00FA257E" w:rsidRPr="005B2537">
        <w:tab/>
        <w:t>NWDAF-Assisted Traffic Routing</w:t>
      </w:r>
      <w:bookmarkEnd w:id="330"/>
      <w:bookmarkEnd w:id="331"/>
    </w:p>
    <w:p w14:paraId="35EAAF6A" w14:textId="13E366A9" w:rsidR="00CA73CB" w:rsidRPr="005B2537" w:rsidRDefault="00CA73CB" w:rsidP="00CA73CB">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w:t>
      </w:r>
      <w:r w:rsidR="006239E3" w:rsidRPr="005B2537">
        <w:rPr>
          <w:lang w:eastAsia="zh-CN"/>
        </w:rPr>
        <w:t xml:space="preserve">for </w:t>
      </w:r>
      <w:r w:rsidR="006239E3" w:rsidRPr="005B2537">
        <w:t>NWDAF-Assisted traffic routing</w:t>
      </w:r>
      <w:r w:rsidRPr="005B2537">
        <w:rPr>
          <w:rFonts w:eastAsia="Malgun Gothic"/>
          <w:lang w:val="x-none" w:eastAsia="ko-KR"/>
        </w:rPr>
        <w:t>.</w:t>
      </w:r>
    </w:p>
    <w:p w14:paraId="274C755A" w14:textId="77777777" w:rsidR="003A5253" w:rsidRPr="005B2537" w:rsidRDefault="003A5253" w:rsidP="004F34F6">
      <w:pPr>
        <w:rPr>
          <w:rFonts w:ascii="Arial" w:hAnsi="Arial"/>
          <w:sz w:val="32"/>
          <w:lang w:eastAsia="zh-CN"/>
        </w:rPr>
      </w:pPr>
    </w:p>
    <w:p w14:paraId="2B9E3718" w14:textId="26D419F8" w:rsidR="00A3389B" w:rsidRPr="005B2537" w:rsidRDefault="00A3389B" w:rsidP="00D221E8">
      <w:pPr>
        <w:pStyle w:val="3"/>
      </w:pPr>
      <w:bookmarkStart w:id="332" w:name="_Toc534878030"/>
      <w:bookmarkStart w:id="333" w:name="_Toc535263166"/>
      <w:r w:rsidRPr="005B2537">
        <w:t>8.</w:t>
      </w:r>
      <w:r w:rsidR="00856969" w:rsidRPr="005B2537">
        <w:t>2.</w:t>
      </w:r>
      <w:r w:rsidRPr="005B2537">
        <w:t>4</w:t>
      </w:r>
      <w:r w:rsidRPr="005B2537">
        <w:tab/>
        <w:t>NWDAF-Assisted Future Background Data Transfer</w:t>
      </w:r>
      <w:bookmarkEnd w:id="332"/>
      <w:bookmarkEnd w:id="333"/>
    </w:p>
    <w:p w14:paraId="739F4224" w14:textId="2F1CEABA" w:rsidR="00A3389B" w:rsidRPr="005B2537" w:rsidRDefault="00A3389B" w:rsidP="00A3389B">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for </w:t>
      </w:r>
      <w:r w:rsidR="008A0C56" w:rsidRPr="005B2537">
        <w:t>NWDAF-Assisted future background data transfer</w:t>
      </w:r>
      <w:r w:rsidRPr="005B2537">
        <w:rPr>
          <w:rFonts w:eastAsia="Malgun Gothic"/>
          <w:lang w:val="x-none" w:eastAsia="ko-KR"/>
        </w:rPr>
        <w:t>.</w:t>
      </w:r>
    </w:p>
    <w:p w14:paraId="0B2D8672" w14:textId="77777777" w:rsidR="0058338B" w:rsidRPr="005B2537" w:rsidRDefault="0058338B" w:rsidP="00A3389B">
      <w:pPr>
        <w:pStyle w:val="EditorsNote"/>
        <w:ind w:start="78pt" w:hanging="63.80pt"/>
        <w:rPr>
          <w:rFonts w:eastAsia="Malgun Gothic"/>
          <w:lang w:val="x-none" w:eastAsia="ko-KR"/>
        </w:rPr>
      </w:pPr>
    </w:p>
    <w:p w14:paraId="4321ADD7" w14:textId="01F340A5" w:rsidR="00D4780D" w:rsidRPr="005B2537" w:rsidRDefault="00D4780D" w:rsidP="00D221E8">
      <w:pPr>
        <w:pStyle w:val="3"/>
      </w:pPr>
      <w:bookmarkStart w:id="334" w:name="_Toc534878031"/>
      <w:bookmarkStart w:id="335" w:name="_Toc535263167"/>
      <w:r w:rsidRPr="005B2537">
        <w:t>8.</w:t>
      </w:r>
      <w:r w:rsidR="0023123E" w:rsidRPr="005B2537">
        <w:t>2.</w:t>
      </w:r>
      <w:r w:rsidR="0058338B" w:rsidRPr="005B2537">
        <w:t>5</w:t>
      </w:r>
      <w:r w:rsidRPr="005B2537">
        <w:tab/>
      </w:r>
      <w:r w:rsidR="00C92547" w:rsidRPr="005B2537">
        <w:t xml:space="preserve">NWDAF-Assisted </w:t>
      </w:r>
      <w:r w:rsidR="0058338B" w:rsidRPr="005B2537">
        <w:rPr>
          <w:rFonts w:hint="eastAsia"/>
        </w:rPr>
        <w:t>P</w:t>
      </w:r>
      <w:r w:rsidR="0058338B" w:rsidRPr="005B2537">
        <w:t>erformance Improvement and Supervision of mIoT Terminals</w:t>
      </w:r>
      <w:bookmarkEnd w:id="334"/>
      <w:bookmarkEnd w:id="335"/>
    </w:p>
    <w:p w14:paraId="76D35B06" w14:textId="5798629C" w:rsidR="00D4780D" w:rsidRPr="005B2537" w:rsidRDefault="00D4780D" w:rsidP="00D4780D">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for </w:t>
      </w:r>
      <w:r w:rsidR="00643142" w:rsidRPr="005B2537">
        <w:rPr>
          <w:rFonts w:hint="eastAsia"/>
        </w:rPr>
        <w:t>P</w:t>
      </w:r>
      <w:r w:rsidR="00643142" w:rsidRPr="005B2537">
        <w:t>erformance</w:t>
      </w:r>
      <w:r w:rsidR="00C92547" w:rsidRPr="005B2537">
        <w:t xml:space="preserve"> NWDAF-Assisted</w:t>
      </w:r>
      <w:r w:rsidR="00643142" w:rsidRPr="005B2537">
        <w:t xml:space="preserve"> Improvement and Supervision of mIoT Terminals</w:t>
      </w:r>
      <w:r w:rsidRPr="005B2537">
        <w:rPr>
          <w:rFonts w:eastAsia="Malgun Gothic"/>
          <w:lang w:val="x-none" w:eastAsia="ko-KR"/>
        </w:rPr>
        <w:t>.</w:t>
      </w:r>
    </w:p>
    <w:p w14:paraId="210180CA" w14:textId="77777777" w:rsidR="007C760D" w:rsidRPr="005B2537" w:rsidRDefault="007C760D" w:rsidP="00D4780D">
      <w:pPr>
        <w:pStyle w:val="EditorsNote"/>
        <w:ind w:start="78pt" w:hanging="63.80pt"/>
        <w:rPr>
          <w:rFonts w:eastAsia="Malgun Gothic"/>
          <w:lang w:val="x-none" w:eastAsia="ko-KR"/>
        </w:rPr>
      </w:pPr>
    </w:p>
    <w:p w14:paraId="2B4F5A7C" w14:textId="0B8A9D09" w:rsidR="009D0F93" w:rsidRPr="005B2537" w:rsidRDefault="009D0F93" w:rsidP="00D221E8">
      <w:pPr>
        <w:pStyle w:val="3"/>
      </w:pPr>
      <w:bookmarkStart w:id="336" w:name="_Toc534878032"/>
      <w:bookmarkStart w:id="337" w:name="_Toc535263168"/>
      <w:r w:rsidRPr="005B2537">
        <w:t>8.</w:t>
      </w:r>
      <w:r w:rsidR="00561F5B" w:rsidRPr="005B2537">
        <w:t>2.</w:t>
      </w:r>
      <w:r w:rsidR="007C760D" w:rsidRPr="005B2537">
        <w:t>6</w:t>
      </w:r>
      <w:r w:rsidRPr="005B2537">
        <w:tab/>
      </w:r>
      <w:r w:rsidR="00505D39" w:rsidRPr="005B2537">
        <w:t>NWDAF-Assisted MICO mode for mIoT terminals</w:t>
      </w:r>
      <w:bookmarkEnd w:id="336"/>
      <w:bookmarkEnd w:id="337"/>
    </w:p>
    <w:p w14:paraId="216CD286" w14:textId="53E0F9FC" w:rsidR="009D0F93" w:rsidRPr="005B2537" w:rsidRDefault="009D0F93" w:rsidP="009D0F93">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for </w:t>
      </w:r>
      <w:r w:rsidR="00505D39" w:rsidRPr="005B2537">
        <w:t>NWDAF-Assisted MICO mode for mIoT terminals</w:t>
      </w:r>
      <w:r w:rsidRPr="005B2537">
        <w:rPr>
          <w:rFonts w:eastAsia="Malgun Gothic"/>
          <w:lang w:val="x-none" w:eastAsia="ko-KR"/>
        </w:rPr>
        <w:t>.</w:t>
      </w:r>
    </w:p>
    <w:p w14:paraId="340589B2" w14:textId="77777777" w:rsidR="00D622A5" w:rsidRPr="005B2537" w:rsidRDefault="00D622A5" w:rsidP="009D0F93">
      <w:pPr>
        <w:pStyle w:val="EditorsNote"/>
        <w:ind w:start="78pt" w:hanging="63.80pt"/>
        <w:rPr>
          <w:rFonts w:eastAsia="Malgun Gothic"/>
          <w:lang w:val="x-none" w:eastAsia="ko-KR"/>
        </w:rPr>
      </w:pPr>
    </w:p>
    <w:p w14:paraId="7AF8889F" w14:textId="77777777" w:rsidR="00A3389B" w:rsidRPr="005B2537" w:rsidRDefault="00A3389B" w:rsidP="004F34F6">
      <w:pPr>
        <w:rPr>
          <w:rFonts w:ascii="Arial" w:hAnsi="Arial"/>
          <w:sz w:val="32"/>
          <w:lang w:val="x-none" w:eastAsia="zh-CN"/>
        </w:rPr>
      </w:pPr>
    </w:p>
    <w:p w14:paraId="3657059A" w14:textId="055509DC" w:rsidR="00EE1F54" w:rsidRPr="005B2537" w:rsidRDefault="00EE1F54" w:rsidP="00D221E8">
      <w:pPr>
        <w:pStyle w:val="3"/>
      </w:pPr>
      <w:bookmarkStart w:id="338" w:name="_Toc534878033"/>
      <w:bookmarkStart w:id="339" w:name="_Toc535263169"/>
      <w:r w:rsidRPr="005B2537">
        <w:t>8.</w:t>
      </w:r>
      <w:r w:rsidR="00C51EA6" w:rsidRPr="005B2537">
        <w:t>2.</w:t>
      </w:r>
      <w:r w:rsidR="0036740B" w:rsidRPr="005B2537">
        <w:t>7</w:t>
      </w:r>
      <w:r w:rsidRPr="005B2537">
        <w:tab/>
        <w:t>NWDAF-Assisted Network Status Exposure</w:t>
      </w:r>
      <w:bookmarkEnd w:id="338"/>
      <w:bookmarkEnd w:id="339"/>
    </w:p>
    <w:p w14:paraId="3F036602" w14:textId="2C92BB7D" w:rsidR="00EE1F54" w:rsidRPr="005B2537" w:rsidRDefault="00EE1F54" w:rsidP="00EE1F54">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for </w:t>
      </w:r>
      <w:r w:rsidRPr="005B2537">
        <w:t>NWDAF-Assisted Network Status Exposure</w:t>
      </w:r>
      <w:r w:rsidRPr="005B2537">
        <w:rPr>
          <w:rFonts w:eastAsia="Malgun Gothic"/>
          <w:lang w:val="x-none" w:eastAsia="ko-KR"/>
        </w:rPr>
        <w:t>.</w:t>
      </w:r>
    </w:p>
    <w:p w14:paraId="34C9A1F5" w14:textId="77777777" w:rsidR="00EE1F54" w:rsidRPr="005B2537" w:rsidRDefault="00EE1F54" w:rsidP="004F34F6">
      <w:pPr>
        <w:rPr>
          <w:rFonts w:ascii="Arial" w:hAnsi="Arial"/>
          <w:sz w:val="32"/>
          <w:lang w:val="x-none" w:eastAsia="zh-CN"/>
        </w:rPr>
      </w:pPr>
    </w:p>
    <w:p w14:paraId="1DD35EA2" w14:textId="0CF2C205" w:rsidR="006442CC" w:rsidRPr="005B2537" w:rsidRDefault="006442CC" w:rsidP="00D221E8">
      <w:pPr>
        <w:pStyle w:val="3"/>
      </w:pPr>
      <w:bookmarkStart w:id="340" w:name="_Toc534878034"/>
      <w:bookmarkStart w:id="341" w:name="_Toc535263170"/>
      <w:r w:rsidRPr="005B2537">
        <w:t>8.</w:t>
      </w:r>
      <w:r w:rsidR="00E5120F" w:rsidRPr="005B2537">
        <w:t>2.</w:t>
      </w:r>
      <w:r w:rsidR="0036740B" w:rsidRPr="005B2537">
        <w:t>8</w:t>
      </w:r>
      <w:r w:rsidRPr="005B2537">
        <w:tab/>
        <w:t>NWDAF-Assisted Slice SLA Guarantee</w:t>
      </w:r>
      <w:bookmarkEnd w:id="340"/>
      <w:bookmarkEnd w:id="341"/>
    </w:p>
    <w:p w14:paraId="56C90E59" w14:textId="69F231B2" w:rsidR="006442CC" w:rsidRPr="005B2537" w:rsidRDefault="006442CC" w:rsidP="006442CC">
      <w:pPr>
        <w:pStyle w:val="EditorsNote"/>
        <w:ind w:start="78pt" w:hanging="63.80pt"/>
        <w:rPr>
          <w:rFonts w:eastAsia="Malgun Gothic"/>
          <w:lang w:val="x-none" w:eastAsia="ko-KR"/>
        </w:rPr>
      </w:pPr>
      <w:r w:rsidRPr="005B2537">
        <w:rPr>
          <w:rFonts w:eastAsia="Malgun Gothic"/>
          <w:lang w:val="x-none" w:eastAsia="ko-KR"/>
        </w:rPr>
        <w:t xml:space="preserve">Editor note: Describes the </w:t>
      </w:r>
      <w:r w:rsidR="00CB25A2" w:rsidRPr="005B2537">
        <w:rPr>
          <w:rFonts w:eastAsia="Malgun Gothic"/>
          <w:lang w:val="x-none" w:eastAsia="ko-KR"/>
        </w:rPr>
        <w:t xml:space="preserve">Event IDs, Event filters of </w:t>
      </w:r>
      <w:r w:rsidRPr="005B2537">
        <w:rPr>
          <w:rFonts w:eastAsia="Malgun Gothic"/>
          <w:lang w:val="x-none" w:eastAsia="ko-KR"/>
        </w:rPr>
        <w:t xml:space="preserve">NWDAF services related </w:t>
      </w:r>
      <w:r w:rsidRPr="005B2537">
        <w:t>to</w:t>
      </w:r>
      <w:r w:rsidRPr="005B2537">
        <w:rPr>
          <w:lang w:eastAsia="zh-CN"/>
        </w:rPr>
        <w:t xml:space="preserve"> data analytics for </w:t>
      </w:r>
      <w:r w:rsidRPr="005B2537">
        <w:t>NWDAF-Assisted Slice SLA Guarantee</w:t>
      </w:r>
      <w:r w:rsidRPr="005B2537">
        <w:rPr>
          <w:rFonts w:eastAsia="Malgun Gothic"/>
          <w:lang w:val="x-none" w:eastAsia="ko-KR"/>
        </w:rPr>
        <w:t>.</w:t>
      </w:r>
    </w:p>
    <w:p w14:paraId="039247A6" w14:textId="77777777" w:rsidR="006442CC" w:rsidRPr="005B2537" w:rsidRDefault="006442CC" w:rsidP="004F34F6">
      <w:pPr>
        <w:rPr>
          <w:rFonts w:ascii="Arial" w:hAnsi="Arial"/>
          <w:sz w:val="32"/>
          <w:lang w:val="x-none" w:eastAsia="zh-CN"/>
        </w:rPr>
      </w:pPr>
    </w:p>
    <w:p w14:paraId="36767450" w14:textId="544AF06E" w:rsidR="00380835" w:rsidRPr="005B2537" w:rsidRDefault="00380835" w:rsidP="00D221E8">
      <w:pPr>
        <w:pStyle w:val="3"/>
        <w:rPr>
          <w:lang w:val="x-none"/>
        </w:rPr>
      </w:pPr>
      <w:bookmarkStart w:id="342" w:name="_Toc534878036"/>
      <w:bookmarkStart w:id="343" w:name="_Toc535263172"/>
      <w:r w:rsidRPr="005B2537">
        <w:lastRenderedPageBreak/>
        <w:t>8.</w:t>
      </w:r>
      <w:r w:rsidR="007B2B6B" w:rsidRPr="005B2537">
        <w:t>2.</w:t>
      </w:r>
      <w:r w:rsidR="005172A2" w:rsidRPr="005B2537">
        <w:t>Y</w:t>
      </w:r>
      <w:r w:rsidRPr="005B2537">
        <w:tab/>
        <w:t>&lt;</w:t>
      </w:r>
      <w:r w:rsidR="00887117" w:rsidRPr="005B2537">
        <w:t xml:space="preserve">Network Function Services related to </w:t>
      </w:r>
      <w:r w:rsidR="005172A2" w:rsidRPr="005B2537">
        <w:t>Y</w:t>
      </w:r>
      <w:r w:rsidR="006B4720" w:rsidRPr="005B2537">
        <w:t xml:space="preserve"> feature</w:t>
      </w:r>
      <w:r w:rsidRPr="005B2537">
        <w:t>&gt;</w:t>
      </w:r>
      <w:bookmarkEnd w:id="342"/>
      <w:bookmarkEnd w:id="343"/>
    </w:p>
    <w:p w14:paraId="7BDD717A" w14:textId="6468172F" w:rsidR="00FB0597" w:rsidRPr="005B2537" w:rsidRDefault="00FB0597" w:rsidP="00FB0597">
      <w:pPr>
        <w:pStyle w:val="EditorsNote"/>
        <w:ind w:start="78pt" w:hanging="63.80pt"/>
        <w:rPr>
          <w:rFonts w:eastAsia="Malgun Gothic"/>
          <w:lang w:val="x-none" w:eastAsia="ko-KR"/>
        </w:rPr>
      </w:pPr>
      <w:r w:rsidRPr="005B2537">
        <w:rPr>
          <w:rFonts w:eastAsia="Malgun Gothic"/>
          <w:lang w:val="x-none" w:eastAsia="ko-KR"/>
        </w:rPr>
        <w:t xml:space="preserve">Editor note: Describes the Event IDs, Event filters, NWDAF services related </w:t>
      </w:r>
      <w:r w:rsidRPr="005B2537">
        <w:t>to</w:t>
      </w:r>
      <w:r w:rsidRPr="005B2537">
        <w:rPr>
          <w:lang w:eastAsia="zh-CN"/>
        </w:rPr>
        <w:t xml:space="preserve"> data analytics for </w:t>
      </w:r>
      <w:r w:rsidR="00960F7A" w:rsidRPr="005B2537">
        <w:t>Use Case Y</w:t>
      </w:r>
      <w:r w:rsidRPr="005B2537">
        <w:rPr>
          <w:rFonts w:eastAsia="Malgun Gothic"/>
          <w:lang w:val="x-none" w:eastAsia="ko-KR"/>
        </w:rPr>
        <w:t>.</w:t>
      </w:r>
    </w:p>
    <w:p w14:paraId="40313CFF" w14:textId="77777777" w:rsidR="00347E6C" w:rsidRPr="005B2537" w:rsidRDefault="00347E6C" w:rsidP="004F34F6">
      <w:pPr>
        <w:rPr>
          <w:lang w:eastAsia="zh-CN"/>
        </w:rPr>
      </w:pPr>
    </w:p>
    <w:p w14:paraId="781691D1" w14:textId="77777777" w:rsidR="00464207" w:rsidRPr="005B2537" w:rsidRDefault="00464207" w:rsidP="004F34F6">
      <w:pPr>
        <w:rPr>
          <w:lang w:eastAsia="zh-CN"/>
        </w:rPr>
      </w:pPr>
    </w:p>
    <w:p w14:paraId="69BCC542" w14:textId="77777777" w:rsidR="00E218B3" w:rsidRPr="005B2537" w:rsidRDefault="00E218B3" w:rsidP="004F34F6"/>
    <w:p w14:paraId="535BB15D" w14:textId="77777777" w:rsidR="002B21B2" w:rsidRPr="005B2537" w:rsidRDefault="008C5F9E" w:rsidP="009E2569">
      <w:pPr>
        <w:pStyle w:val="1"/>
        <w:rPr>
          <w:lang w:eastAsia="zh-CN"/>
        </w:rPr>
      </w:pPr>
      <w:bookmarkStart w:id="344" w:name="_Toc382589661"/>
      <w:bookmarkStart w:id="345" w:name="_Toc384334042"/>
      <w:bookmarkStart w:id="346" w:name="_Toc534878037"/>
      <w:bookmarkStart w:id="347" w:name="_Toc535263173"/>
      <w:bookmarkStart w:id="348" w:name="historyclause"/>
      <w:bookmarkStart w:id="349" w:name="_Toc345380288"/>
      <w:bookmarkStart w:id="350" w:name="_Toc345380467"/>
      <w:bookmarkStart w:id="351" w:name="_Toc345380552"/>
      <w:bookmarkStart w:id="352" w:name="_Toc345380637"/>
      <w:bookmarkStart w:id="353" w:name="_Toc345380722"/>
      <w:bookmarkStart w:id="354" w:name="_Toc345381662"/>
      <w:bookmarkStart w:id="355" w:name="_Toc345381826"/>
      <w:bookmarkStart w:id="356" w:name="_Toc345381963"/>
      <w:bookmarkStart w:id="357" w:name="_Toc345382408"/>
      <w:bookmarkStart w:id="358" w:name="_Toc345382493"/>
      <w:bookmarkStart w:id="359" w:name="_Toc345382599"/>
      <w:bookmarkStart w:id="360" w:name="_Toc345382760"/>
      <w:bookmarkStart w:id="361" w:name="_Toc345382845"/>
      <w:bookmarkStart w:id="362" w:name="_Toc345383119"/>
      <w:bookmarkStart w:id="363" w:name="_Toc345383291"/>
      <w:bookmarkStart w:id="364" w:name="_Toc345383962"/>
      <w:bookmarkStart w:id="365" w:name="_Toc345384247"/>
      <w:bookmarkStart w:id="366" w:name="_Toc345384828"/>
      <w:bookmarkStart w:id="367" w:name="_Toc345385032"/>
      <w:bookmarkStart w:id="368" w:name="_Toc345386113"/>
      <w:bookmarkStart w:id="369" w:name="_Toc345405449"/>
      <w:bookmarkStart w:id="370" w:name="_Toc345405610"/>
      <w:bookmarkStart w:id="371" w:name="_Toc345405695"/>
      <w:bookmarkStart w:id="372" w:name="_Toc345405780"/>
      <w:bookmarkStart w:id="373" w:name="_Toc345405865"/>
      <w:bookmarkStart w:id="374" w:name="_Toc345406215"/>
      <w:bookmarkStart w:id="375" w:name="_Toc345406563"/>
      <w:bookmarkStart w:id="376" w:name="_Toc345406648"/>
      <w:bookmarkStart w:id="377" w:name="_Toc345406733"/>
      <w:bookmarkStart w:id="378" w:name="_Toc345406818"/>
      <w:bookmarkStart w:id="379" w:name="_Toc345407140"/>
      <w:bookmarkStart w:id="380" w:name="_Toc345409574"/>
      <w:bookmarkStart w:id="381" w:name="_Toc345409684"/>
      <w:bookmarkStart w:id="382" w:name="_Toc345409769"/>
      <w:bookmarkStart w:id="383" w:name="_Toc345410565"/>
      <w:bookmarkStart w:id="384" w:name="_Toc345410650"/>
      <w:bookmarkStart w:id="385" w:name="_Toc345735882"/>
      <w:bookmarkStart w:id="386" w:name="_Toc345736201"/>
      <w:bookmarkStart w:id="387" w:name="_Toc345736286"/>
      <w:bookmarkStart w:id="388" w:name="_Toc351282584"/>
      <w:bookmarkStart w:id="389" w:name="_Toc374955690"/>
      <w:bookmarkStart w:id="390" w:name="_Toc436619030"/>
      <w:bookmarkStart w:id="391" w:name="_Toc436619267"/>
      <w:bookmarkStart w:id="392" w:name="_Toc451844197"/>
      <w:bookmarkStart w:id="393" w:name="_Toc449843135"/>
      <w:bookmarkStart w:id="394" w:name="_Toc454789384"/>
      <w:bookmarkStart w:id="395" w:name="_Toc466346626"/>
      <w:bookmarkStart w:id="396" w:name="_Toc466352949"/>
      <w:bookmarkStart w:id="397" w:name="_Toc496418264"/>
      <w:bookmarkStart w:id="398" w:name="_Toc497790742"/>
      <w:bookmarkStart w:id="399" w:name="_Toc497790763"/>
      <w:r w:rsidRPr="005B2537">
        <w:t xml:space="preserve">Annex </w:t>
      </w:r>
      <w:r w:rsidRPr="005B2537">
        <w:rPr>
          <w:rFonts w:hint="eastAsia"/>
        </w:rPr>
        <w:t>A</w:t>
      </w:r>
      <w:r w:rsidRPr="005B2537">
        <w:t xml:space="preserve"> (</w:t>
      </w:r>
      <w:r w:rsidR="008720C3" w:rsidRPr="005B2537">
        <w:t>informative</w:t>
      </w:r>
      <w:r w:rsidRPr="005B2537">
        <w:t>):</w:t>
      </w:r>
      <w:bookmarkStart w:id="400" w:name="_Toc384334043"/>
      <w:bookmarkEnd w:id="344"/>
      <w:bookmarkEnd w:id="345"/>
      <w:bookmarkEnd w:id="346"/>
      <w:bookmarkEnd w:id="347"/>
    </w:p>
    <w:p w14:paraId="7FB00C81" w14:textId="77777777" w:rsidR="00A649AE" w:rsidRPr="005B2537" w:rsidRDefault="00A649AE" w:rsidP="00A649AE">
      <w:pPr>
        <w:pStyle w:val="EditorsNote"/>
      </w:pPr>
      <w:r w:rsidRPr="005B2537">
        <w:t>Editor's note:</w:t>
      </w:r>
      <w:r w:rsidRPr="005B2537">
        <w:tab/>
        <w:t>This clause will cover the remainder of the Annex</w:t>
      </w:r>
      <w:r w:rsidR="008720C3" w:rsidRPr="005B2537">
        <w:t xml:space="preserve"> </w:t>
      </w:r>
      <w:r w:rsidRPr="005B2537">
        <w:t>A which is moved over from 23.</w:t>
      </w:r>
      <w:r w:rsidR="008720C3" w:rsidRPr="005B2537">
        <w:t>791</w:t>
      </w:r>
      <w:r w:rsidRPr="005B2537">
        <w:t>.</w:t>
      </w:r>
    </w:p>
    <w:p w14:paraId="1FDCBB42" w14:textId="77777777" w:rsidR="002B21B2" w:rsidRPr="005B2537" w:rsidRDefault="002B21B2" w:rsidP="002B21B2">
      <w:pPr>
        <w:rPr>
          <w:lang w:eastAsia="zh-CN"/>
        </w:rPr>
      </w:pPr>
    </w:p>
    <w:p w14:paraId="72089955" w14:textId="77777777" w:rsidR="002B21B2" w:rsidRPr="005B2537" w:rsidRDefault="002B21B2" w:rsidP="009E2569">
      <w:pPr>
        <w:pStyle w:val="1"/>
        <w:rPr>
          <w:lang w:eastAsia="zh-CN"/>
        </w:rPr>
      </w:pPr>
      <w:bookmarkStart w:id="401" w:name="_Toc384053586"/>
      <w:bookmarkStart w:id="402" w:name="_Toc534878038"/>
      <w:bookmarkStart w:id="403" w:name="_Toc535263174"/>
      <w:r w:rsidRPr="005B2537">
        <w:t>Annex B (</w:t>
      </w:r>
      <w:r w:rsidR="002C658D" w:rsidRPr="005B2537">
        <w:t>informative</w:t>
      </w:r>
      <w:r w:rsidRPr="005B2537">
        <w:t>):</w:t>
      </w:r>
      <w:r w:rsidRPr="005B2537">
        <w:br/>
        <w:t>Change history</w:t>
      </w:r>
      <w:bookmarkEnd w:id="401"/>
      <w:bookmarkEnd w:id="402"/>
      <w:bookmarkEnd w:id="403"/>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800"/>
        <w:gridCol w:w="901"/>
        <w:gridCol w:w="426"/>
        <w:gridCol w:w="428"/>
        <w:gridCol w:w="4867"/>
        <w:gridCol w:w="567"/>
        <w:gridCol w:w="567"/>
      </w:tblGrid>
      <w:tr w:rsidR="00080512" w:rsidRPr="005B2537" w14:paraId="4BA5FE8C" w14:textId="77777777">
        <w:trPr>
          <w:cantSplit/>
        </w:trPr>
        <w:tc>
          <w:tcPr>
            <w:tcW w:w="467.80pt" w:type="dxa"/>
            <w:gridSpan w:val="8"/>
            <w:tcBorders>
              <w:bottom w:val="nil"/>
            </w:tcBorders>
            <w:shd w:val="solid" w:color="FFFFFF" w:fill="auto"/>
          </w:tcP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4EEF4139" w14:textId="77777777" w:rsidR="00080512" w:rsidRPr="005B2537" w:rsidRDefault="00080512">
            <w:pPr>
              <w:pStyle w:val="TAL"/>
              <w:jc w:val="center"/>
              <w:rPr>
                <w:b/>
                <w:sz w:val="16"/>
              </w:rPr>
            </w:pPr>
            <w:r w:rsidRPr="005B2537">
              <w:rPr>
                <w:b/>
              </w:rPr>
              <w:t>Change history</w:t>
            </w:r>
          </w:p>
        </w:tc>
      </w:tr>
      <w:tr w:rsidR="00080512" w:rsidRPr="005B2537" w14:paraId="7AC44304" w14:textId="77777777">
        <w:tc>
          <w:tcPr>
            <w:tcW w:w="40pt" w:type="dxa"/>
            <w:shd w:val="pct10" w:color="auto" w:fill="FFFFFF"/>
          </w:tcPr>
          <w:p w14:paraId="3A232EB4" w14:textId="77777777" w:rsidR="00080512" w:rsidRPr="005B2537" w:rsidRDefault="00080512">
            <w:pPr>
              <w:pStyle w:val="TAL"/>
              <w:rPr>
                <w:b/>
                <w:sz w:val="16"/>
              </w:rPr>
            </w:pPr>
            <w:r w:rsidRPr="005B2537">
              <w:rPr>
                <w:b/>
                <w:sz w:val="16"/>
              </w:rPr>
              <w:t>Date</w:t>
            </w:r>
          </w:p>
        </w:tc>
        <w:tc>
          <w:tcPr>
            <w:tcW w:w="40pt" w:type="dxa"/>
            <w:shd w:val="pct10" w:color="auto" w:fill="FFFFFF"/>
          </w:tcPr>
          <w:p w14:paraId="72C3942B" w14:textId="77777777" w:rsidR="00080512" w:rsidRPr="005B2537" w:rsidRDefault="00080512">
            <w:pPr>
              <w:pStyle w:val="TAL"/>
              <w:rPr>
                <w:b/>
                <w:sz w:val="16"/>
              </w:rPr>
            </w:pPr>
            <w:r w:rsidRPr="005B2537">
              <w:rPr>
                <w:b/>
                <w:sz w:val="16"/>
              </w:rPr>
              <w:t>TSG #</w:t>
            </w:r>
          </w:p>
        </w:tc>
        <w:tc>
          <w:tcPr>
            <w:tcW w:w="45.05pt" w:type="dxa"/>
            <w:shd w:val="pct10" w:color="auto" w:fill="FFFFFF"/>
          </w:tcPr>
          <w:p w14:paraId="54181B39" w14:textId="77777777" w:rsidR="00080512" w:rsidRPr="005B2537" w:rsidRDefault="00080512">
            <w:pPr>
              <w:pStyle w:val="TAL"/>
              <w:rPr>
                <w:b/>
                <w:sz w:val="16"/>
              </w:rPr>
            </w:pPr>
            <w:r w:rsidRPr="005B2537">
              <w:rPr>
                <w:b/>
                <w:sz w:val="16"/>
              </w:rPr>
              <w:t>TSG Doc.</w:t>
            </w:r>
          </w:p>
        </w:tc>
        <w:tc>
          <w:tcPr>
            <w:tcW w:w="21.30pt" w:type="dxa"/>
            <w:shd w:val="pct10" w:color="auto" w:fill="FFFFFF"/>
          </w:tcPr>
          <w:p w14:paraId="3BD93F3C" w14:textId="77777777" w:rsidR="00080512" w:rsidRPr="005B2537" w:rsidRDefault="00080512">
            <w:pPr>
              <w:pStyle w:val="TAL"/>
              <w:rPr>
                <w:b/>
                <w:sz w:val="16"/>
              </w:rPr>
            </w:pPr>
            <w:r w:rsidRPr="005B2537">
              <w:rPr>
                <w:b/>
                <w:sz w:val="16"/>
              </w:rPr>
              <w:t>CR</w:t>
            </w:r>
          </w:p>
        </w:tc>
        <w:tc>
          <w:tcPr>
            <w:tcW w:w="21.40pt" w:type="dxa"/>
            <w:shd w:val="pct10" w:color="auto" w:fill="FFFFFF"/>
          </w:tcPr>
          <w:p w14:paraId="185BBF5C" w14:textId="77777777" w:rsidR="00080512" w:rsidRPr="005B2537" w:rsidRDefault="00080512">
            <w:pPr>
              <w:pStyle w:val="TAL"/>
              <w:rPr>
                <w:b/>
                <w:sz w:val="16"/>
              </w:rPr>
            </w:pPr>
            <w:r w:rsidRPr="005B2537">
              <w:rPr>
                <w:b/>
                <w:sz w:val="16"/>
              </w:rPr>
              <w:t>Rev</w:t>
            </w:r>
          </w:p>
        </w:tc>
        <w:tc>
          <w:tcPr>
            <w:tcW w:w="243.35pt" w:type="dxa"/>
            <w:shd w:val="pct10" w:color="auto" w:fill="FFFFFF"/>
          </w:tcPr>
          <w:p w14:paraId="12C8E8BE" w14:textId="77777777" w:rsidR="00080512" w:rsidRPr="005B2537" w:rsidRDefault="00080512">
            <w:pPr>
              <w:pStyle w:val="TAL"/>
              <w:rPr>
                <w:b/>
                <w:sz w:val="16"/>
              </w:rPr>
            </w:pPr>
            <w:r w:rsidRPr="005B2537">
              <w:rPr>
                <w:b/>
                <w:sz w:val="16"/>
              </w:rPr>
              <w:t>Subject/Comment</w:t>
            </w:r>
          </w:p>
        </w:tc>
        <w:tc>
          <w:tcPr>
            <w:tcW w:w="28.35pt" w:type="dxa"/>
            <w:shd w:val="pct10" w:color="auto" w:fill="FFFFFF"/>
          </w:tcPr>
          <w:p w14:paraId="40957CF7" w14:textId="77777777" w:rsidR="00080512" w:rsidRPr="005B2537" w:rsidRDefault="00080512">
            <w:pPr>
              <w:pStyle w:val="TAL"/>
              <w:rPr>
                <w:b/>
                <w:sz w:val="16"/>
              </w:rPr>
            </w:pPr>
            <w:r w:rsidRPr="005B2537">
              <w:rPr>
                <w:b/>
                <w:sz w:val="16"/>
              </w:rPr>
              <w:t>Old</w:t>
            </w:r>
          </w:p>
        </w:tc>
        <w:tc>
          <w:tcPr>
            <w:tcW w:w="28.35pt" w:type="dxa"/>
            <w:shd w:val="pct10" w:color="auto" w:fill="FFFFFF"/>
          </w:tcPr>
          <w:p w14:paraId="41E7F58F" w14:textId="77777777" w:rsidR="00080512" w:rsidRPr="005B2537" w:rsidRDefault="00080512">
            <w:pPr>
              <w:pStyle w:val="TAL"/>
              <w:rPr>
                <w:b/>
                <w:sz w:val="16"/>
              </w:rPr>
            </w:pPr>
            <w:r w:rsidRPr="005B2537">
              <w:rPr>
                <w:b/>
                <w:sz w:val="16"/>
              </w:rPr>
              <w:t>New</w:t>
            </w:r>
          </w:p>
        </w:tc>
      </w:tr>
      <w:tr w:rsidR="00080512" w:rsidRPr="00070F61" w14:paraId="5F4EFBB3" w14:textId="77777777">
        <w:tc>
          <w:tcPr>
            <w:tcW w:w="40pt" w:type="dxa"/>
            <w:shd w:val="solid" w:color="FFFFFF" w:fill="auto"/>
          </w:tcPr>
          <w:p w14:paraId="564BE903" w14:textId="77777777" w:rsidR="00080512" w:rsidRPr="005B2537" w:rsidRDefault="00EE2C1F" w:rsidP="008720C3">
            <w:pPr>
              <w:pStyle w:val="TAL"/>
              <w:rPr>
                <w:lang w:eastAsia="zh-CN"/>
              </w:rPr>
            </w:pPr>
            <w:r w:rsidRPr="005B2537">
              <w:t>201</w:t>
            </w:r>
            <w:r w:rsidR="008720C3" w:rsidRPr="005B2537">
              <w:t>9</w:t>
            </w:r>
            <w:r w:rsidR="00080512" w:rsidRPr="005B2537">
              <w:t>-</w:t>
            </w:r>
            <w:r w:rsidR="004C227B" w:rsidRPr="005B2537">
              <w:rPr>
                <w:rFonts w:hint="eastAsia"/>
                <w:lang w:eastAsia="zh-CN"/>
              </w:rPr>
              <w:t>0</w:t>
            </w:r>
            <w:r w:rsidR="008720C3" w:rsidRPr="005B2537">
              <w:rPr>
                <w:lang w:eastAsia="zh-CN"/>
              </w:rPr>
              <w:t>1</w:t>
            </w:r>
          </w:p>
        </w:tc>
        <w:tc>
          <w:tcPr>
            <w:tcW w:w="40pt" w:type="dxa"/>
            <w:shd w:val="solid" w:color="FFFFFF" w:fill="auto"/>
          </w:tcPr>
          <w:p w14:paraId="3936FBF8" w14:textId="77777777" w:rsidR="00080512" w:rsidRPr="005B2537" w:rsidRDefault="00080512" w:rsidP="00055F1E">
            <w:pPr>
              <w:pStyle w:val="TAL"/>
            </w:pPr>
          </w:p>
        </w:tc>
        <w:tc>
          <w:tcPr>
            <w:tcW w:w="45.05pt" w:type="dxa"/>
            <w:shd w:val="solid" w:color="FFFFFF" w:fill="auto"/>
          </w:tcPr>
          <w:p w14:paraId="0D6D37CE" w14:textId="77777777" w:rsidR="00080512" w:rsidRPr="005B2537" w:rsidRDefault="00080512" w:rsidP="00055F1E">
            <w:pPr>
              <w:pStyle w:val="TAL"/>
            </w:pPr>
          </w:p>
        </w:tc>
        <w:tc>
          <w:tcPr>
            <w:tcW w:w="21.30pt" w:type="dxa"/>
            <w:shd w:val="solid" w:color="FFFFFF" w:fill="auto"/>
          </w:tcPr>
          <w:p w14:paraId="3202A417" w14:textId="77777777" w:rsidR="00080512" w:rsidRPr="005B2537" w:rsidRDefault="00080512" w:rsidP="00055F1E">
            <w:pPr>
              <w:pStyle w:val="TAL"/>
            </w:pPr>
          </w:p>
        </w:tc>
        <w:tc>
          <w:tcPr>
            <w:tcW w:w="21.40pt" w:type="dxa"/>
            <w:shd w:val="solid" w:color="FFFFFF" w:fill="auto"/>
          </w:tcPr>
          <w:p w14:paraId="2A5DE06C" w14:textId="77777777" w:rsidR="00080512" w:rsidRPr="005B2537" w:rsidRDefault="00080512" w:rsidP="00055F1E">
            <w:pPr>
              <w:pStyle w:val="TAL"/>
            </w:pPr>
          </w:p>
        </w:tc>
        <w:tc>
          <w:tcPr>
            <w:tcW w:w="243.35pt" w:type="dxa"/>
            <w:shd w:val="solid" w:color="FFFFFF" w:fill="auto"/>
          </w:tcPr>
          <w:p w14:paraId="6E774F72" w14:textId="77777777" w:rsidR="00080512" w:rsidRPr="005B2537" w:rsidRDefault="004C227B" w:rsidP="00F270DE">
            <w:pPr>
              <w:pStyle w:val="TAL"/>
              <w:rPr>
                <w:lang w:eastAsia="zh-CN"/>
              </w:rPr>
            </w:pPr>
            <w:r w:rsidRPr="005B2537">
              <w:t>Editor's Initial Draft</w:t>
            </w:r>
          </w:p>
        </w:tc>
        <w:tc>
          <w:tcPr>
            <w:tcW w:w="28.35pt" w:type="dxa"/>
            <w:shd w:val="solid" w:color="FFFFFF" w:fill="auto"/>
          </w:tcPr>
          <w:p w14:paraId="722FBBCD" w14:textId="77777777" w:rsidR="00080512" w:rsidRPr="005B2537" w:rsidRDefault="00080512" w:rsidP="00055F1E">
            <w:pPr>
              <w:pStyle w:val="TAL"/>
            </w:pPr>
          </w:p>
        </w:tc>
        <w:tc>
          <w:tcPr>
            <w:tcW w:w="28.35pt" w:type="dxa"/>
            <w:shd w:val="solid" w:color="FFFFFF" w:fill="auto"/>
          </w:tcPr>
          <w:p w14:paraId="2C449D30" w14:textId="77777777" w:rsidR="00080512" w:rsidRPr="00070F61" w:rsidRDefault="00055F1E" w:rsidP="00055F1E">
            <w:pPr>
              <w:pStyle w:val="TAL"/>
            </w:pPr>
            <w:r w:rsidRPr="005B2537">
              <w:t>0.0.0</w:t>
            </w:r>
          </w:p>
        </w:tc>
      </w:tr>
      <w:tr w:rsidR="00EE2C1F" w:rsidRPr="00070F61" w14:paraId="18892791" w14:textId="77777777">
        <w:tc>
          <w:tcPr>
            <w:tcW w:w="40pt" w:type="dxa"/>
            <w:shd w:val="solid" w:color="FFFFFF" w:fill="auto"/>
          </w:tcPr>
          <w:p w14:paraId="741AE3E1" w14:textId="77777777" w:rsidR="00EE2C1F" w:rsidRPr="00070F61" w:rsidRDefault="00EE2C1F" w:rsidP="007E1D87">
            <w:pPr>
              <w:pStyle w:val="TAL"/>
            </w:pPr>
          </w:p>
        </w:tc>
        <w:tc>
          <w:tcPr>
            <w:tcW w:w="40pt" w:type="dxa"/>
            <w:shd w:val="solid" w:color="FFFFFF" w:fill="auto"/>
          </w:tcPr>
          <w:p w14:paraId="46A5377B" w14:textId="77777777" w:rsidR="00EE2C1F" w:rsidRPr="00070F61" w:rsidRDefault="00EE2C1F" w:rsidP="007E1D87">
            <w:pPr>
              <w:pStyle w:val="TAL"/>
            </w:pPr>
          </w:p>
        </w:tc>
        <w:tc>
          <w:tcPr>
            <w:tcW w:w="45.05pt" w:type="dxa"/>
            <w:shd w:val="solid" w:color="FFFFFF" w:fill="auto"/>
          </w:tcPr>
          <w:p w14:paraId="4B4E568E" w14:textId="77777777" w:rsidR="00EE2C1F" w:rsidRPr="00070F61" w:rsidRDefault="00EE2C1F" w:rsidP="007E1D87">
            <w:pPr>
              <w:pStyle w:val="TAL"/>
            </w:pPr>
          </w:p>
        </w:tc>
        <w:tc>
          <w:tcPr>
            <w:tcW w:w="21.30pt" w:type="dxa"/>
            <w:shd w:val="solid" w:color="FFFFFF" w:fill="auto"/>
          </w:tcPr>
          <w:p w14:paraId="175B5C81" w14:textId="77777777" w:rsidR="00EE2C1F" w:rsidRPr="00070F61" w:rsidRDefault="00EE2C1F" w:rsidP="007E1D87">
            <w:pPr>
              <w:pStyle w:val="TAL"/>
            </w:pPr>
          </w:p>
        </w:tc>
        <w:tc>
          <w:tcPr>
            <w:tcW w:w="21.40pt" w:type="dxa"/>
            <w:shd w:val="solid" w:color="FFFFFF" w:fill="auto"/>
          </w:tcPr>
          <w:p w14:paraId="26F88F51" w14:textId="77777777" w:rsidR="00EE2C1F" w:rsidRPr="00070F61" w:rsidRDefault="00EE2C1F" w:rsidP="007E1D87">
            <w:pPr>
              <w:pStyle w:val="TAL"/>
            </w:pPr>
          </w:p>
        </w:tc>
        <w:tc>
          <w:tcPr>
            <w:tcW w:w="243.35pt" w:type="dxa"/>
            <w:shd w:val="solid" w:color="FFFFFF" w:fill="auto"/>
          </w:tcPr>
          <w:p w14:paraId="289ED0B9" w14:textId="77777777" w:rsidR="00EE2C1F" w:rsidRPr="00070F61" w:rsidRDefault="00EE2C1F" w:rsidP="007E1D87">
            <w:pPr>
              <w:pStyle w:val="TAL"/>
            </w:pPr>
          </w:p>
        </w:tc>
        <w:tc>
          <w:tcPr>
            <w:tcW w:w="28.35pt" w:type="dxa"/>
            <w:shd w:val="solid" w:color="FFFFFF" w:fill="auto"/>
          </w:tcPr>
          <w:p w14:paraId="6FBA08D2" w14:textId="77777777" w:rsidR="00EE2C1F" w:rsidRPr="00070F61" w:rsidRDefault="00EE2C1F" w:rsidP="007E1D87">
            <w:pPr>
              <w:pStyle w:val="TAL"/>
            </w:pPr>
          </w:p>
        </w:tc>
        <w:tc>
          <w:tcPr>
            <w:tcW w:w="28.35pt" w:type="dxa"/>
            <w:shd w:val="solid" w:color="FFFFFF" w:fill="auto"/>
          </w:tcPr>
          <w:p w14:paraId="4EF1424B" w14:textId="77777777" w:rsidR="00EE2C1F" w:rsidRPr="00070F61" w:rsidRDefault="00EE2C1F" w:rsidP="007E1D87">
            <w:pPr>
              <w:pStyle w:val="TAL"/>
            </w:pPr>
          </w:p>
        </w:tc>
      </w:tr>
      <w:tr w:rsidR="00EE2C1F" w:rsidRPr="00070F61" w14:paraId="03365B0C" w14:textId="77777777">
        <w:tc>
          <w:tcPr>
            <w:tcW w:w="40pt" w:type="dxa"/>
            <w:shd w:val="solid" w:color="FFFFFF" w:fill="auto"/>
          </w:tcPr>
          <w:p w14:paraId="60BFA3DD" w14:textId="77777777" w:rsidR="00EE2C1F" w:rsidRPr="00070F61" w:rsidRDefault="00EE2C1F" w:rsidP="007E1D87">
            <w:pPr>
              <w:pStyle w:val="TAL"/>
            </w:pPr>
          </w:p>
        </w:tc>
        <w:tc>
          <w:tcPr>
            <w:tcW w:w="40pt" w:type="dxa"/>
            <w:shd w:val="solid" w:color="FFFFFF" w:fill="auto"/>
          </w:tcPr>
          <w:p w14:paraId="32FE4C59" w14:textId="77777777" w:rsidR="00EE2C1F" w:rsidRPr="00070F61" w:rsidRDefault="00EE2C1F" w:rsidP="007E1D87">
            <w:pPr>
              <w:pStyle w:val="TAL"/>
            </w:pPr>
          </w:p>
        </w:tc>
        <w:tc>
          <w:tcPr>
            <w:tcW w:w="45.05pt" w:type="dxa"/>
            <w:shd w:val="solid" w:color="FFFFFF" w:fill="auto"/>
          </w:tcPr>
          <w:p w14:paraId="60C3BDDC" w14:textId="77777777" w:rsidR="00EE2C1F" w:rsidRPr="00070F61" w:rsidRDefault="00EE2C1F" w:rsidP="007E1D87">
            <w:pPr>
              <w:pStyle w:val="TAL"/>
            </w:pPr>
          </w:p>
        </w:tc>
        <w:tc>
          <w:tcPr>
            <w:tcW w:w="21.30pt" w:type="dxa"/>
            <w:shd w:val="solid" w:color="FFFFFF" w:fill="auto"/>
          </w:tcPr>
          <w:p w14:paraId="50577E5B" w14:textId="77777777" w:rsidR="00EE2C1F" w:rsidRPr="00070F61" w:rsidRDefault="00EE2C1F" w:rsidP="007E1D87">
            <w:pPr>
              <w:pStyle w:val="TAL"/>
            </w:pPr>
          </w:p>
        </w:tc>
        <w:tc>
          <w:tcPr>
            <w:tcW w:w="21.40pt" w:type="dxa"/>
            <w:shd w:val="solid" w:color="FFFFFF" w:fill="auto"/>
          </w:tcPr>
          <w:p w14:paraId="4797564E" w14:textId="77777777" w:rsidR="00EE2C1F" w:rsidRPr="00070F61" w:rsidRDefault="00EE2C1F" w:rsidP="007E1D87">
            <w:pPr>
              <w:pStyle w:val="TAL"/>
            </w:pPr>
          </w:p>
        </w:tc>
        <w:tc>
          <w:tcPr>
            <w:tcW w:w="243.35pt" w:type="dxa"/>
            <w:shd w:val="solid" w:color="FFFFFF" w:fill="auto"/>
          </w:tcPr>
          <w:p w14:paraId="13D6C1BC" w14:textId="77777777" w:rsidR="00EE2C1F" w:rsidRPr="00070F61" w:rsidRDefault="00EE2C1F" w:rsidP="007E1D87">
            <w:pPr>
              <w:pStyle w:val="TAL"/>
            </w:pPr>
          </w:p>
        </w:tc>
        <w:tc>
          <w:tcPr>
            <w:tcW w:w="28.35pt" w:type="dxa"/>
            <w:shd w:val="solid" w:color="FFFFFF" w:fill="auto"/>
          </w:tcPr>
          <w:p w14:paraId="30D30325" w14:textId="77777777" w:rsidR="00EE2C1F" w:rsidRPr="00070F61" w:rsidRDefault="00EE2C1F" w:rsidP="007E1D87">
            <w:pPr>
              <w:pStyle w:val="TAL"/>
            </w:pPr>
          </w:p>
        </w:tc>
        <w:tc>
          <w:tcPr>
            <w:tcW w:w="28.35pt" w:type="dxa"/>
            <w:shd w:val="solid" w:color="FFFFFF" w:fill="auto"/>
          </w:tcPr>
          <w:p w14:paraId="2A2C5E9C" w14:textId="77777777" w:rsidR="00EE2C1F" w:rsidRPr="00070F61" w:rsidRDefault="00EE2C1F" w:rsidP="007E1D87">
            <w:pPr>
              <w:pStyle w:val="TAL"/>
            </w:pPr>
          </w:p>
        </w:tc>
      </w:tr>
      <w:tr w:rsidR="00EE2C1F" w:rsidRPr="00070F61" w14:paraId="1C0F5D5B" w14:textId="77777777">
        <w:tc>
          <w:tcPr>
            <w:tcW w:w="40pt" w:type="dxa"/>
            <w:shd w:val="solid" w:color="FFFFFF" w:fill="auto"/>
          </w:tcPr>
          <w:p w14:paraId="574F7CB4" w14:textId="77777777" w:rsidR="00EE2C1F" w:rsidRPr="00070F61" w:rsidRDefault="00EE2C1F" w:rsidP="007E1D87">
            <w:pPr>
              <w:pStyle w:val="TAL"/>
            </w:pPr>
          </w:p>
        </w:tc>
        <w:tc>
          <w:tcPr>
            <w:tcW w:w="40pt" w:type="dxa"/>
            <w:shd w:val="solid" w:color="FFFFFF" w:fill="auto"/>
          </w:tcPr>
          <w:p w14:paraId="1F6FD8B7" w14:textId="77777777" w:rsidR="00EE2C1F" w:rsidRPr="00070F61" w:rsidRDefault="00EE2C1F" w:rsidP="007E1D87">
            <w:pPr>
              <w:pStyle w:val="TAL"/>
            </w:pPr>
          </w:p>
        </w:tc>
        <w:tc>
          <w:tcPr>
            <w:tcW w:w="45.05pt" w:type="dxa"/>
            <w:shd w:val="solid" w:color="FFFFFF" w:fill="auto"/>
          </w:tcPr>
          <w:p w14:paraId="20D9AE5D" w14:textId="77777777" w:rsidR="00EE2C1F" w:rsidRPr="00070F61" w:rsidRDefault="00EE2C1F" w:rsidP="007E1D87">
            <w:pPr>
              <w:pStyle w:val="TAL"/>
            </w:pPr>
          </w:p>
        </w:tc>
        <w:tc>
          <w:tcPr>
            <w:tcW w:w="21.30pt" w:type="dxa"/>
            <w:shd w:val="solid" w:color="FFFFFF" w:fill="auto"/>
          </w:tcPr>
          <w:p w14:paraId="5A02DD02" w14:textId="77777777" w:rsidR="00EE2C1F" w:rsidRPr="00070F61" w:rsidRDefault="00EE2C1F" w:rsidP="007E1D87">
            <w:pPr>
              <w:pStyle w:val="TAL"/>
            </w:pPr>
          </w:p>
        </w:tc>
        <w:tc>
          <w:tcPr>
            <w:tcW w:w="21.40pt" w:type="dxa"/>
            <w:shd w:val="solid" w:color="FFFFFF" w:fill="auto"/>
          </w:tcPr>
          <w:p w14:paraId="3AE56A8C" w14:textId="77777777" w:rsidR="00EE2C1F" w:rsidRPr="00070F61" w:rsidRDefault="00EE2C1F" w:rsidP="007E1D87">
            <w:pPr>
              <w:pStyle w:val="TAL"/>
            </w:pPr>
          </w:p>
        </w:tc>
        <w:tc>
          <w:tcPr>
            <w:tcW w:w="243.35pt" w:type="dxa"/>
            <w:shd w:val="solid" w:color="FFFFFF" w:fill="auto"/>
          </w:tcPr>
          <w:p w14:paraId="0E354804" w14:textId="77777777" w:rsidR="00EE2C1F" w:rsidRPr="00070F61" w:rsidRDefault="00EE2C1F" w:rsidP="007E1D87">
            <w:pPr>
              <w:pStyle w:val="TAL"/>
            </w:pPr>
          </w:p>
        </w:tc>
        <w:tc>
          <w:tcPr>
            <w:tcW w:w="28.35pt" w:type="dxa"/>
            <w:shd w:val="solid" w:color="FFFFFF" w:fill="auto"/>
          </w:tcPr>
          <w:p w14:paraId="2D187C0C" w14:textId="77777777" w:rsidR="00EE2C1F" w:rsidRPr="00070F61" w:rsidRDefault="00EE2C1F" w:rsidP="007E1D87">
            <w:pPr>
              <w:pStyle w:val="TAL"/>
            </w:pPr>
          </w:p>
        </w:tc>
        <w:tc>
          <w:tcPr>
            <w:tcW w:w="28.35pt" w:type="dxa"/>
            <w:shd w:val="solid" w:color="FFFFFF" w:fill="auto"/>
          </w:tcPr>
          <w:p w14:paraId="1F5BB3D9" w14:textId="77777777" w:rsidR="00EE2C1F" w:rsidRPr="00070F61" w:rsidRDefault="00EE2C1F" w:rsidP="007E1D87">
            <w:pPr>
              <w:pStyle w:val="TAL"/>
            </w:pPr>
          </w:p>
        </w:tc>
      </w:tr>
      <w:tr w:rsidR="00EE2C1F" w:rsidRPr="00070F61" w14:paraId="651A50C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147D3784"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22C7730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895D174"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0691222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8D862A1"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04C64E5"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3DC79E0D"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E07321D" w14:textId="77777777" w:rsidR="00EE2C1F" w:rsidRPr="00070F61" w:rsidRDefault="00EE2C1F" w:rsidP="007E1D87">
            <w:pPr>
              <w:pStyle w:val="TAL"/>
            </w:pPr>
          </w:p>
        </w:tc>
      </w:tr>
      <w:tr w:rsidR="00EE2C1F" w:rsidRPr="00070F61" w14:paraId="2033B1CF"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3D99149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4B7D732"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BC77A0D"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7EA1F2E0"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5EF776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EC3B5C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5208E1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CF7242E" w14:textId="77777777" w:rsidR="00EE2C1F" w:rsidRPr="00070F61" w:rsidRDefault="00EE2C1F" w:rsidP="007E1D87">
            <w:pPr>
              <w:pStyle w:val="TAL"/>
            </w:pPr>
          </w:p>
        </w:tc>
      </w:tr>
      <w:tr w:rsidR="00EE2C1F" w:rsidRPr="00070F61" w14:paraId="2014C9EB"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7A39156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7AF7345C"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8A097BE"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43EA4AA3"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E3E1760"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F136E4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77A80AC"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1A70919" w14:textId="77777777" w:rsidR="00EE2C1F" w:rsidRPr="00070F61" w:rsidRDefault="00EE2C1F" w:rsidP="007E1D87">
            <w:pPr>
              <w:pStyle w:val="TAL"/>
            </w:pPr>
          </w:p>
        </w:tc>
      </w:tr>
      <w:tr w:rsidR="00EE2C1F" w:rsidRPr="00070F61" w14:paraId="5BF88DF9"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892FAEF"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19B1965E"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CE24B12"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066D0D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366F079"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3F240B0E"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4C8DB4B"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891C9D4" w14:textId="77777777" w:rsidR="00EE2C1F" w:rsidRPr="00070F61" w:rsidRDefault="00EE2C1F" w:rsidP="007E1D87">
            <w:pPr>
              <w:pStyle w:val="TAL"/>
            </w:pPr>
          </w:p>
        </w:tc>
      </w:tr>
      <w:tr w:rsidR="00EE2C1F" w:rsidRPr="00070F61" w14:paraId="0B73039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696B7FFE"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5C1A1AB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0810BAB"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1A989BF"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0162A26"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D5BAB6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70CB5FB7"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4523DA1A" w14:textId="77777777" w:rsidR="00EE2C1F" w:rsidRPr="00070F61" w:rsidRDefault="00EE2C1F" w:rsidP="007E1D87">
            <w:pPr>
              <w:pStyle w:val="TAL"/>
            </w:pPr>
          </w:p>
        </w:tc>
      </w:tr>
      <w:tr w:rsidR="00EE2C1F" w:rsidRPr="00070F61" w14:paraId="47E3615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65CAFA3"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CCAD183"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BD46B80"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F2CF055"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6A0CB6C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04CC0E1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34450A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ED62202" w14:textId="77777777" w:rsidR="00EE2C1F" w:rsidRPr="00070F61" w:rsidRDefault="00EE2C1F" w:rsidP="007E1D87">
            <w:pPr>
              <w:pStyle w:val="TAL"/>
            </w:pPr>
          </w:p>
        </w:tc>
      </w:tr>
    </w:tbl>
    <w:p w14:paraId="79196246" w14:textId="77777777" w:rsidR="00080512" w:rsidRDefault="00080512"/>
    <w:sectPr w:rsidR="00080512">
      <w:headerReference w:type="default" r:id="rId10"/>
      <w:footerReference w:type="default" r:id="rId11"/>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3F9D2740" w14:textId="77777777" w:rsidR="001316D8" w:rsidRDefault="001316D8">
      <w:r>
        <w:separator/>
      </w:r>
    </w:p>
  </w:endnote>
  <w:endnote w:type="continuationSeparator" w:id="0">
    <w:p w14:paraId="55B94C38" w14:textId="77777777" w:rsidR="001316D8" w:rsidRDefault="001316D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AFF" w:usb1="C0007841" w:usb2="00000009" w:usb3="00000000" w:csb0="000001FF" w:csb1="00000000"/>
  </w:font>
  <w:font w:name="Arial">
    <w:panose1 w:val="020B0604020202020204"/>
    <w:charset w:characterSet="iso-8859-1"/>
    <w:family w:val="swiss"/>
    <w:pitch w:val="variable"/>
    <w:sig w:usb0="E0002AFF" w:usb1="C0007843"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mbria">
    <w:panose1 w:val="02040503050406030204"/>
    <w:charset w:characterSet="iso-8859-1"/>
    <w:family w:val="roman"/>
    <w:pitch w:val="variable"/>
    <w:sig w:usb0="E00002FF" w:usb1="400004FF" w:usb2="00000000" w:usb3="00000000" w:csb0="0000019F" w:csb1="00000000"/>
  </w:font>
  <w:font w:name="Calibri Light">
    <w:panose1 w:val="020F0302020204030204"/>
    <w:charset w:characterSet="iso-8859-1"/>
    <w:family w:val="swiss"/>
    <w:pitch w:val="variable"/>
    <w:sig w:usb0="A00002EF" w:usb1="4000207B" w:usb2="00000000" w:usb3="00000000" w:csb0="0000019F" w:csb1="00000000"/>
  </w:font>
  <w:font w:name="Calibri">
    <w:panose1 w:val="020F0502020204030204"/>
    <w:charset w:characterSet="iso-8859-1"/>
    <w:family w:val="swiss"/>
    <w:pitch w:val="variable"/>
    <w:sig w:usb0="E10002FF" w:usb1="4000ACFF" w:usb2="00000009" w:usb3="00000000" w:csb0="0000019F" w:csb1="00000000"/>
  </w:font>
  <w:font w:name="Malgun Gothic">
    <w:panose1 w:val="020B0503020000020004"/>
    <w:charset w:characterSet="ks_c-5601-1987"/>
    <w:family w:val="swiss"/>
    <w:pitch w:val="variable"/>
    <w:sig w:usb0="900002AF" w:usb1="09D77CFB" w:usb2="00000012" w:usb3="00000000" w:csb0="00080001"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33352FA" w14:textId="77777777" w:rsidR="0048447A" w:rsidRDefault="0048447A">
    <w:pPr>
      <w:pStyle w:val="a4"/>
    </w:pPr>
    <w:r>
      <w:t>3GPP</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38C5942" w14:textId="77777777" w:rsidR="001316D8" w:rsidRDefault="001316D8">
      <w:r>
        <w:separator/>
      </w:r>
    </w:p>
  </w:footnote>
  <w:footnote w:type="continuationSeparator" w:id="0">
    <w:p w14:paraId="3B61A747" w14:textId="77777777" w:rsidR="001316D8" w:rsidRDefault="001316D8">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DB36C6" w14:textId="77777777" w:rsidR="0048447A" w:rsidRDefault="0048447A">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8D5">
      <w:rPr>
        <w:rFonts w:ascii="Arial" w:hAnsi="Arial" w:cs="Arial"/>
        <w:b/>
        <w:noProof/>
        <w:sz w:val="18"/>
        <w:szCs w:val="18"/>
      </w:rPr>
      <w:t>3GPP TS 23.288 V0.0.0 (2019-01)</w:t>
    </w:r>
    <w:r>
      <w:rPr>
        <w:rFonts w:ascii="Arial" w:hAnsi="Arial" w:cs="Arial"/>
        <w:b/>
        <w:sz w:val="18"/>
        <w:szCs w:val="18"/>
      </w:rPr>
      <w:fldChar w:fldCharType="end"/>
    </w:r>
  </w:p>
  <w:p w14:paraId="5DD13DC4" w14:textId="77777777" w:rsidR="0048447A" w:rsidRDefault="0048447A">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8D5">
      <w:rPr>
        <w:rFonts w:ascii="Arial" w:hAnsi="Arial" w:cs="Arial"/>
        <w:b/>
        <w:noProof/>
        <w:sz w:val="18"/>
        <w:szCs w:val="18"/>
      </w:rPr>
      <w:t>2</w:t>
    </w:r>
    <w:r>
      <w:rPr>
        <w:rFonts w:ascii="Arial" w:hAnsi="Arial" w:cs="Arial"/>
        <w:b/>
        <w:sz w:val="18"/>
        <w:szCs w:val="18"/>
      </w:rPr>
      <w:fldChar w:fldCharType="end"/>
    </w:r>
  </w:p>
  <w:p w14:paraId="3F3B8183" w14:textId="77777777" w:rsidR="0048447A" w:rsidRDefault="0048447A">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8D5">
      <w:rPr>
        <w:rFonts w:ascii="Arial" w:hAnsi="Arial" w:cs="Arial"/>
        <w:b/>
        <w:noProof/>
        <w:sz w:val="18"/>
        <w:szCs w:val="18"/>
      </w:rPr>
      <w:t>Release 16</w:t>
    </w:r>
    <w:r>
      <w:rPr>
        <w:rFonts w:ascii="Arial" w:hAnsi="Arial" w:cs="Arial"/>
        <w:b/>
        <w:sz w:val="18"/>
        <w:szCs w:val="18"/>
      </w:rPr>
      <w:fldChar w:fldCharType="end"/>
    </w:r>
  </w:p>
  <w:p w14:paraId="68E45B59" w14:textId="77777777" w:rsidR="0048447A" w:rsidRDefault="0048447A">
    <w:pPr>
      <w:pStyle w:val="a3"/>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abstractNum w:abstractNumId="2" w15:restartNumberingAfterBreak="0">
    <w:nsid w:val="00000004"/>
    <w:multiLevelType w:val="singleLevel"/>
    <w:tmpl w:val="00000004"/>
    <w:name w:val="WW8Num4"/>
    <w:lvl w:ilvl="0">
      <w:start w:val="1"/>
      <w:numFmt w:val="decimal"/>
      <w:lvlText w:val="%1-"/>
      <w:lvlJc w:val="start"/>
      <w:pPr>
        <w:tabs>
          <w:tab w:val="num" w:pos="0pt"/>
        </w:tabs>
        <w:ind w:start="36pt" w:hanging="18pt"/>
      </w:pPr>
      <w:rPr>
        <w:rFonts w:hint="default"/>
      </w:rPr>
    </w:lvl>
  </w:abstractNum>
  <w:abstractNum w:abstractNumId="3" w15:restartNumberingAfterBreak="0">
    <w:nsid w:val="0D775005"/>
    <w:multiLevelType w:val="hybridMultilevel"/>
    <w:tmpl w:val="1AFECAE6"/>
    <w:lvl w:ilvl="0" w:tplc="9F0ACC9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425A47B9"/>
    <w:multiLevelType w:val="hybridMultilevel"/>
    <w:tmpl w:val="95C2976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57714B94"/>
    <w:multiLevelType w:val="multilevel"/>
    <w:tmpl w:val="61486114"/>
    <w:lvl w:ilvl="0">
      <w:start w:val="1"/>
      <w:numFmt w:val="decimal"/>
      <w:lvlText w:val="%1"/>
      <w:lvlJc w:val="start"/>
      <w:pPr>
        <w:ind w:start="57pt" w:hanging="57pt"/>
      </w:pPr>
      <w:rPr>
        <w:rFonts w:hint="default"/>
      </w:rPr>
    </w:lvl>
    <w:lvl w:ilvl="1">
      <w:start w:val="1"/>
      <w:numFmt w:val="decimal"/>
      <w:isLgl/>
      <w:lvlText w:val="%1.%2"/>
      <w:lvlJc w:val="start"/>
      <w:pPr>
        <w:ind w:start="57pt" w:hanging="57pt"/>
      </w:pPr>
      <w:rPr>
        <w:rFonts w:hint="default"/>
      </w:rPr>
    </w:lvl>
    <w:lvl w:ilvl="2">
      <w:start w:val="1"/>
      <w:numFmt w:val="decimal"/>
      <w:isLgl/>
      <w:lvlText w:val="%1.%2.%3"/>
      <w:lvlJc w:val="start"/>
      <w:pPr>
        <w:ind w:start="57pt" w:hanging="57pt"/>
      </w:pPr>
      <w:rPr>
        <w:rFonts w:hint="default"/>
      </w:rPr>
    </w:lvl>
    <w:lvl w:ilvl="3">
      <w:start w:val="1"/>
      <w:numFmt w:val="decimal"/>
      <w:isLgl/>
      <w:lvlText w:val="%1.%2.%3.%4"/>
      <w:lvlJc w:val="start"/>
      <w:pPr>
        <w:ind w:start="57pt" w:hanging="57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6" w15:restartNumberingAfterBreak="0">
    <w:nsid w:val="5E4F5802"/>
    <w:multiLevelType w:val="hybridMultilevel"/>
    <w:tmpl w:val="05F2551A"/>
    <w:lvl w:ilvl="0" w:tplc="7194D634">
      <w:start w:val="1"/>
      <w:numFmt w:val="bullet"/>
      <w:lvlText w:val="-"/>
      <w:lvlJc w:val="start"/>
      <w:pPr>
        <w:ind w:start="54pt" w:hanging="18pt"/>
      </w:pPr>
      <w:rPr>
        <w:rFonts w:ascii="Arial" w:eastAsia="宋体" w:hAnsi="Arial" w:cs="Aria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7" w15:restartNumberingAfterBreak="0">
    <w:nsid w:val="6F5E4B80"/>
    <w:multiLevelType w:val="multilevel"/>
    <w:tmpl w:val="0409001F"/>
    <w:lvl w:ilvl="0">
      <w:start w:val="1"/>
      <w:numFmt w:val="decimal"/>
      <w:lvlText w:val="%1."/>
      <w:lvlJc w:val="start"/>
      <w:pPr>
        <w:ind w:start="21.25pt" w:hanging="21.25pt"/>
      </w:pPr>
    </w:lvl>
    <w:lvl w:ilvl="1">
      <w:start w:val="1"/>
      <w:numFmt w:val="decimal"/>
      <w:lvlText w:val="%1.%2."/>
      <w:lvlJc w:val="start"/>
      <w:pPr>
        <w:ind w:start="28.35pt" w:hanging="28.35pt"/>
      </w:pPr>
    </w:lvl>
    <w:lvl w:ilvl="2">
      <w:start w:val="1"/>
      <w:numFmt w:val="decimal"/>
      <w:lvlText w:val="%1.%2.%3."/>
      <w:lvlJc w:val="start"/>
      <w:pPr>
        <w:ind w:start="35.45pt" w:hanging="35.45pt"/>
      </w:pPr>
    </w:lvl>
    <w:lvl w:ilvl="3">
      <w:start w:val="1"/>
      <w:numFmt w:val="decimal"/>
      <w:lvlText w:val="%1.%2.%3.%4."/>
      <w:lvlJc w:val="start"/>
      <w:pPr>
        <w:ind w:start="42.55pt" w:hanging="42.55pt"/>
      </w:pPr>
    </w:lvl>
    <w:lvl w:ilvl="4">
      <w:start w:val="1"/>
      <w:numFmt w:val="decimal"/>
      <w:lvlText w:val="%1.%2.%3.%4.%5."/>
      <w:lvlJc w:val="start"/>
      <w:pPr>
        <w:ind w:start="49.60pt" w:hanging="49.60pt"/>
      </w:pPr>
    </w:lvl>
    <w:lvl w:ilvl="5">
      <w:start w:val="1"/>
      <w:numFmt w:val="decimal"/>
      <w:lvlText w:val="%1.%2.%3.%4.%5.%6."/>
      <w:lvlJc w:val="start"/>
      <w:pPr>
        <w:ind w:start="56.70pt" w:hanging="56.70pt"/>
      </w:pPr>
    </w:lvl>
    <w:lvl w:ilvl="6">
      <w:start w:val="1"/>
      <w:numFmt w:val="decimal"/>
      <w:lvlText w:val="%1.%2.%3.%4.%5.%6.%7."/>
      <w:lvlJc w:val="start"/>
      <w:pPr>
        <w:ind w:start="63.80pt" w:hanging="63.80pt"/>
      </w:pPr>
    </w:lvl>
    <w:lvl w:ilvl="7">
      <w:start w:val="1"/>
      <w:numFmt w:val="decimal"/>
      <w:lvlText w:val="%1.%2.%3.%4.%5.%6.%7.%8."/>
      <w:lvlJc w:val="start"/>
      <w:pPr>
        <w:ind w:start="70.90pt" w:hanging="70.90pt"/>
      </w:pPr>
    </w:lvl>
    <w:lvl w:ilvl="8">
      <w:start w:val="1"/>
      <w:numFmt w:val="decimal"/>
      <w:lvlText w:val="%1.%2.%3.%4.%5.%6.%7.%8.%9."/>
      <w:lvlJc w:val="start"/>
      <w:pPr>
        <w:ind w:start="77.95pt" w:hanging="77.95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2"/>
  </w:num>
  <w:num w:numId="5">
    <w:abstractNumId w:val="6"/>
  </w:num>
  <w:num w:numId="6">
    <w:abstractNumId w:val="6"/>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A7"/>
    <w:rsid w:val="000026DE"/>
    <w:rsid w:val="0000339B"/>
    <w:rsid w:val="00007A73"/>
    <w:rsid w:val="00010CED"/>
    <w:rsid w:val="00021BF9"/>
    <w:rsid w:val="0002384A"/>
    <w:rsid w:val="0002450E"/>
    <w:rsid w:val="0003181E"/>
    <w:rsid w:val="00032D26"/>
    <w:rsid w:val="00032E56"/>
    <w:rsid w:val="00032EE9"/>
    <w:rsid w:val="00034728"/>
    <w:rsid w:val="00040095"/>
    <w:rsid w:val="00046912"/>
    <w:rsid w:val="00046A89"/>
    <w:rsid w:val="000472DA"/>
    <w:rsid w:val="00051F9B"/>
    <w:rsid w:val="00055460"/>
    <w:rsid w:val="00055F1E"/>
    <w:rsid w:val="0005604A"/>
    <w:rsid w:val="00065556"/>
    <w:rsid w:val="0006561B"/>
    <w:rsid w:val="00070F61"/>
    <w:rsid w:val="0007235A"/>
    <w:rsid w:val="0007427F"/>
    <w:rsid w:val="00076CAD"/>
    <w:rsid w:val="00077316"/>
    <w:rsid w:val="0008040C"/>
    <w:rsid w:val="00080512"/>
    <w:rsid w:val="00085C30"/>
    <w:rsid w:val="000872D2"/>
    <w:rsid w:val="0009105B"/>
    <w:rsid w:val="00091345"/>
    <w:rsid w:val="00095722"/>
    <w:rsid w:val="00097475"/>
    <w:rsid w:val="000A2E28"/>
    <w:rsid w:val="000A6992"/>
    <w:rsid w:val="000A7DA0"/>
    <w:rsid w:val="000B2766"/>
    <w:rsid w:val="000B4CE0"/>
    <w:rsid w:val="000B6E2F"/>
    <w:rsid w:val="000C1A2F"/>
    <w:rsid w:val="000C2CE2"/>
    <w:rsid w:val="000C6FDF"/>
    <w:rsid w:val="000D0570"/>
    <w:rsid w:val="000D163D"/>
    <w:rsid w:val="000D187D"/>
    <w:rsid w:val="000D497F"/>
    <w:rsid w:val="000D5185"/>
    <w:rsid w:val="000D58AB"/>
    <w:rsid w:val="000E09DF"/>
    <w:rsid w:val="000E41BB"/>
    <w:rsid w:val="000E7CB8"/>
    <w:rsid w:val="000F2C6B"/>
    <w:rsid w:val="000F43D1"/>
    <w:rsid w:val="000F5561"/>
    <w:rsid w:val="000F7105"/>
    <w:rsid w:val="000F7175"/>
    <w:rsid w:val="00101BEF"/>
    <w:rsid w:val="00103A0F"/>
    <w:rsid w:val="001052FE"/>
    <w:rsid w:val="00107980"/>
    <w:rsid w:val="00107DEE"/>
    <w:rsid w:val="00114260"/>
    <w:rsid w:val="00115234"/>
    <w:rsid w:val="0011667B"/>
    <w:rsid w:val="00122760"/>
    <w:rsid w:val="0013136C"/>
    <w:rsid w:val="001316D8"/>
    <w:rsid w:val="0013544F"/>
    <w:rsid w:val="00136A69"/>
    <w:rsid w:val="00141B5E"/>
    <w:rsid w:val="001425E2"/>
    <w:rsid w:val="00151199"/>
    <w:rsid w:val="00153A3F"/>
    <w:rsid w:val="00154085"/>
    <w:rsid w:val="00160822"/>
    <w:rsid w:val="001609B2"/>
    <w:rsid w:val="0016195A"/>
    <w:rsid w:val="001654C9"/>
    <w:rsid w:val="0016560A"/>
    <w:rsid w:val="001661EE"/>
    <w:rsid w:val="00170FB0"/>
    <w:rsid w:val="001737CB"/>
    <w:rsid w:val="001749FD"/>
    <w:rsid w:val="001800D9"/>
    <w:rsid w:val="001805C5"/>
    <w:rsid w:val="00186644"/>
    <w:rsid w:val="001905A3"/>
    <w:rsid w:val="001940A3"/>
    <w:rsid w:val="00194961"/>
    <w:rsid w:val="001A730A"/>
    <w:rsid w:val="001B0DC4"/>
    <w:rsid w:val="001B2F9B"/>
    <w:rsid w:val="001B30F1"/>
    <w:rsid w:val="001B38B7"/>
    <w:rsid w:val="001B507C"/>
    <w:rsid w:val="001C05A3"/>
    <w:rsid w:val="001C1E16"/>
    <w:rsid w:val="001C20F5"/>
    <w:rsid w:val="001C3CE3"/>
    <w:rsid w:val="001C6749"/>
    <w:rsid w:val="001D5108"/>
    <w:rsid w:val="001D5846"/>
    <w:rsid w:val="001E0393"/>
    <w:rsid w:val="001E3C33"/>
    <w:rsid w:val="001F168B"/>
    <w:rsid w:val="001F4F74"/>
    <w:rsid w:val="001F7A74"/>
    <w:rsid w:val="002036D2"/>
    <w:rsid w:val="002063B4"/>
    <w:rsid w:val="00213DF8"/>
    <w:rsid w:val="0022414A"/>
    <w:rsid w:val="0023123E"/>
    <w:rsid w:val="002328A3"/>
    <w:rsid w:val="00240165"/>
    <w:rsid w:val="002448BA"/>
    <w:rsid w:val="00247FC2"/>
    <w:rsid w:val="0025467C"/>
    <w:rsid w:val="00254686"/>
    <w:rsid w:val="00257418"/>
    <w:rsid w:val="00260964"/>
    <w:rsid w:val="00263800"/>
    <w:rsid w:val="00265287"/>
    <w:rsid w:val="00265CFE"/>
    <w:rsid w:val="00266E30"/>
    <w:rsid w:val="00273A3A"/>
    <w:rsid w:val="00274D8E"/>
    <w:rsid w:val="00275897"/>
    <w:rsid w:val="002759B4"/>
    <w:rsid w:val="002773B9"/>
    <w:rsid w:val="0028142D"/>
    <w:rsid w:val="00284395"/>
    <w:rsid w:val="00284CB2"/>
    <w:rsid w:val="00287058"/>
    <w:rsid w:val="00290DFC"/>
    <w:rsid w:val="00294C68"/>
    <w:rsid w:val="00295E54"/>
    <w:rsid w:val="00297EA6"/>
    <w:rsid w:val="002B21B2"/>
    <w:rsid w:val="002B2F8B"/>
    <w:rsid w:val="002B6B73"/>
    <w:rsid w:val="002C084D"/>
    <w:rsid w:val="002C19C5"/>
    <w:rsid w:val="002C5B46"/>
    <w:rsid w:val="002C5CA7"/>
    <w:rsid w:val="002C658D"/>
    <w:rsid w:val="002D6494"/>
    <w:rsid w:val="002E0FA3"/>
    <w:rsid w:val="002E2DF5"/>
    <w:rsid w:val="002E3A4B"/>
    <w:rsid w:val="002E3FFD"/>
    <w:rsid w:val="002E4820"/>
    <w:rsid w:val="0030319C"/>
    <w:rsid w:val="003064CE"/>
    <w:rsid w:val="00307901"/>
    <w:rsid w:val="00314049"/>
    <w:rsid w:val="00316B1A"/>
    <w:rsid w:val="00322AA7"/>
    <w:rsid w:val="0032606E"/>
    <w:rsid w:val="00330188"/>
    <w:rsid w:val="00336214"/>
    <w:rsid w:val="003367AE"/>
    <w:rsid w:val="00337729"/>
    <w:rsid w:val="0034117E"/>
    <w:rsid w:val="00347E6C"/>
    <w:rsid w:val="00350515"/>
    <w:rsid w:val="00351D98"/>
    <w:rsid w:val="00353236"/>
    <w:rsid w:val="00354976"/>
    <w:rsid w:val="00354BC5"/>
    <w:rsid w:val="00356F88"/>
    <w:rsid w:val="00360207"/>
    <w:rsid w:val="00360211"/>
    <w:rsid w:val="003615DB"/>
    <w:rsid w:val="00364C93"/>
    <w:rsid w:val="0036740B"/>
    <w:rsid w:val="003708FA"/>
    <w:rsid w:val="00370C43"/>
    <w:rsid w:val="003721C8"/>
    <w:rsid w:val="003728AB"/>
    <w:rsid w:val="00372E73"/>
    <w:rsid w:val="00380391"/>
    <w:rsid w:val="00380835"/>
    <w:rsid w:val="003817C2"/>
    <w:rsid w:val="00381E7B"/>
    <w:rsid w:val="00382240"/>
    <w:rsid w:val="00384EA2"/>
    <w:rsid w:val="00384F8D"/>
    <w:rsid w:val="00386166"/>
    <w:rsid w:val="00391251"/>
    <w:rsid w:val="00393080"/>
    <w:rsid w:val="003948B1"/>
    <w:rsid w:val="00397660"/>
    <w:rsid w:val="003A1C46"/>
    <w:rsid w:val="003A2118"/>
    <w:rsid w:val="003A307F"/>
    <w:rsid w:val="003A5253"/>
    <w:rsid w:val="003A6A47"/>
    <w:rsid w:val="003B10C5"/>
    <w:rsid w:val="003B4B00"/>
    <w:rsid w:val="003B68A6"/>
    <w:rsid w:val="003C3758"/>
    <w:rsid w:val="003C5B88"/>
    <w:rsid w:val="003C60A5"/>
    <w:rsid w:val="003C71A2"/>
    <w:rsid w:val="003D2C0C"/>
    <w:rsid w:val="003D3836"/>
    <w:rsid w:val="003D54EC"/>
    <w:rsid w:val="003D5D72"/>
    <w:rsid w:val="003E478B"/>
    <w:rsid w:val="003F0906"/>
    <w:rsid w:val="003F1647"/>
    <w:rsid w:val="003F28DA"/>
    <w:rsid w:val="003F6CF4"/>
    <w:rsid w:val="00401559"/>
    <w:rsid w:val="004072F2"/>
    <w:rsid w:val="00410BCA"/>
    <w:rsid w:val="00420915"/>
    <w:rsid w:val="004210DC"/>
    <w:rsid w:val="00423278"/>
    <w:rsid w:val="00425451"/>
    <w:rsid w:val="00427F61"/>
    <w:rsid w:val="00433EBC"/>
    <w:rsid w:val="00436907"/>
    <w:rsid w:val="00442AA5"/>
    <w:rsid w:val="0044749E"/>
    <w:rsid w:val="00450D4B"/>
    <w:rsid w:val="00451295"/>
    <w:rsid w:val="0045380E"/>
    <w:rsid w:val="004610D2"/>
    <w:rsid w:val="00464148"/>
    <w:rsid w:val="00464207"/>
    <w:rsid w:val="004670B3"/>
    <w:rsid w:val="004673A1"/>
    <w:rsid w:val="00473C87"/>
    <w:rsid w:val="004820A0"/>
    <w:rsid w:val="00482715"/>
    <w:rsid w:val="00483713"/>
    <w:rsid w:val="0048395C"/>
    <w:rsid w:val="0048447A"/>
    <w:rsid w:val="00487AA7"/>
    <w:rsid w:val="00492807"/>
    <w:rsid w:val="00495F37"/>
    <w:rsid w:val="004A075A"/>
    <w:rsid w:val="004A1300"/>
    <w:rsid w:val="004A1E7B"/>
    <w:rsid w:val="004A47B9"/>
    <w:rsid w:val="004A5140"/>
    <w:rsid w:val="004B19FD"/>
    <w:rsid w:val="004B311C"/>
    <w:rsid w:val="004B6E5D"/>
    <w:rsid w:val="004C014B"/>
    <w:rsid w:val="004C0626"/>
    <w:rsid w:val="004C227B"/>
    <w:rsid w:val="004C3C39"/>
    <w:rsid w:val="004C534C"/>
    <w:rsid w:val="004D0A32"/>
    <w:rsid w:val="004D2800"/>
    <w:rsid w:val="004D44AD"/>
    <w:rsid w:val="004D52F4"/>
    <w:rsid w:val="004D5CB6"/>
    <w:rsid w:val="004E1C03"/>
    <w:rsid w:val="004E213A"/>
    <w:rsid w:val="004E36AB"/>
    <w:rsid w:val="004E4886"/>
    <w:rsid w:val="004E7162"/>
    <w:rsid w:val="004E79B9"/>
    <w:rsid w:val="004F19FD"/>
    <w:rsid w:val="004F26E2"/>
    <w:rsid w:val="004F34F6"/>
    <w:rsid w:val="004F3A0D"/>
    <w:rsid w:val="004F4CB3"/>
    <w:rsid w:val="004F5EDF"/>
    <w:rsid w:val="004F6559"/>
    <w:rsid w:val="005000C1"/>
    <w:rsid w:val="00505D39"/>
    <w:rsid w:val="00507E66"/>
    <w:rsid w:val="00515417"/>
    <w:rsid w:val="005172A2"/>
    <w:rsid w:val="005228CF"/>
    <w:rsid w:val="00525DE4"/>
    <w:rsid w:val="00526A07"/>
    <w:rsid w:val="00527995"/>
    <w:rsid w:val="00527DCC"/>
    <w:rsid w:val="00531966"/>
    <w:rsid w:val="0053233D"/>
    <w:rsid w:val="00535CF1"/>
    <w:rsid w:val="00536BEF"/>
    <w:rsid w:val="00543E6C"/>
    <w:rsid w:val="00545103"/>
    <w:rsid w:val="005460C5"/>
    <w:rsid w:val="0054680B"/>
    <w:rsid w:val="005536FD"/>
    <w:rsid w:val="00553F65"/>
    <w:rsid w:val="00554ABF"/>
    <w:rsid w:val="00554D1A"/>
    <w:rsid w:val="00556003"/>
    <w:rsid w:val="00556F39"/>
    <w:rsid w:val="00560597"/>
    <w:rsid w:val="00560EF9"/>
    <w:rsid w:val="00561F5B"/>
    <w:rsid w:val="00562314"/>
    <w:rsid w:val="00562CA5"/>
    <w:rsid w:val="0056362D"/>
    <w:rsid w:val="00565087"/>
    <w:rsid w:val="00565526"/>
    <w:rsid w:val="00566650"/>
    <w:rsid w:val="00567A0A"/>
    <w:rsid w:val="005702D6"/>
    <w:rsid w:val="00573CD5"/>
    <w:rsid w:val="00576E4A"/>
    <w:rsid w:val="00580020"/>
    <w:rsid w:val="00580A8C"/>
    <w:rsid w:val="0058338B"/>
    <w:rsid w:val="00586551"/>
    <w:rsid w:val="00590B54"/>
    <w:rsid w:val="005941FB"/>
    <w:rsid w:val="00597642"/>
    <w:rsid w:val="005A25E9"/>
    <w:rsid w:val="005A28A0"/>
    <w:rsid w:val="005A4E13"/>
    <w:rsid w:val="005A5AA6"/>
    <w:rsid w:val="005B1D29"/>
    <w:rsid w:val="005B2537"/>
    <w:rsid w:val="005B2F2B"/>
    <w:rsid w:val="005B3DF4"/>
    <w:rsid w:val="005B49D9"/>
    <w:rsid w:val="005B55F6"/>
    <w:rsid w:val="005C38E7"/>
    <w:rsid w:val="005C407A"/>
    <w:rsid w:val="005C476A"/>
    <w:rsid w:val="005C5E27"/>
    <w:rsid w:val="005C67EB"/>
    <w:rsid w:val="005D7C14"/>
    <w:rsid w:val="005E42E1"/>
    <w:rsid w:val="005E6CBC"/>
    <w:rsid w:val="005E7780"/>
    <w:rsid w:val="005F0872"/>
    <w:rsid w:val="005F246A"/>
    <w:rsid w:val="005F36FC"/>
    <w:rsid w:val="005F6923"/>
    <w:rsid w:val="00604992"/>
    <w:rsid w:val="00605623"/>
    <w:rsid w:val="00610B0E"/>
    <w:rsid w:val="006141AE"/>
    <w:rsid w:val="00614D2E"/>
    <w:rsid w:val="00617802"/>
    <w:rsid w:val="0062259B"/>
    <w:rsid w:val="00622B4A"/>
    <w:rsid w:val="006239E3"/>
    <w:rsid w:val="00623FB6"/>
    <w:rsid w:val="006268F1"/>
    <w:rsid w:val="0062709B"/>
    <w:rsid w:val="00642608"/>
    <w:rsid w:val="00643142"/>
    <w:rsid w:val="006442CC"/>
    <w:rsid w:val="00646515"/>
    <w:rsid w:val="00652683"/>
    <w:rsid w:val="006559DC"/>
    <w:rsid w:val="00656D9C"/>
    <w:rsid w:val="00662415"/>
    <w:rsid w:val="0066348A"/>
    <w:rsid w:val="0066375F"/>
    <w:rsid w:val="00670E20"/>
    <w:rsid w:val="0067184F"/>
    <w:rsid w:val="00672509"/>
    <w:rsid w:val="0068051A"/>
    <w:rsid w:val="00680945"/>
    <w:rsid w:val="00686641"/>
    <w:rsid w:val="006878BD"/>
    <w:rsid w:val="006878E3"/>
    <w:rsid w:val="006A0DEB"/>
    <w:rsid w:val="006A1676"/>
    <w:rsid w:val="006A564A"/>
    <w:rsid w:val="006A7AED"/>
    <w:rsid w:val="006B2649"/>
    <w:rsid w:val="006B4720"/>
    <w:rsid w:val="006C18B8"/>
    <w:rsid w:val="006C5611"/>
    <w:rsid w:val="006D502B"/>
    <w:rsid w:val="006D5C20"/>
    <w:rsid w:val="006D7296"/>
    <w:rsid w:val="006E0BD9"/>
    <w:rsid w:val="006E3C0A"/>
    <w:rsid w:val="006E62E0"/>
    <w:rsid w:val="006F2F8C"/>
    <w:rsid w:val="006F5629"/>
    <w:rsid w:val="00702FE6"/>
    <w:rsid w:val="007035D1"/>
    <w:rsid w:val="00710256"/>
    <w:rsid w:val="00710E02"/>
    <w:rsid w:val="00715B6A"/>
    <w:rsid w:val="00717542"/>
    <w:rsid w:val="00721888"/>
    <w:rsid w:val="0072190F"/>
    <w:rsid w:val="00723977"/>
    <w:rsid w:val="007308E3"/>
    <w:rsid w:val="00734055"/>
    <w:rsid w:val="00734A5B"/>
    <w:rsid w:val="00737C21"/>
    <w:rsid w:val="00742FF8"/>
    <w:rsid w:val="00743616"/>
    <w:rsid w:val="00743B2E"/>
    <w:rsid w:val="00744E76"/>
    <w:rsid w:val="00745DE8"/>
    <w:rsid w:val="007519ED"/>
    <w:rsid w:val="00754845"/>
    <w:rsid w:val="00755B39"/>
    <w:rsid w:val="0076279B"/>
    <w:rsid w:val="00763F27"/>
    <w:rsid w:val="00766F53"/>
    <w:rsid w:val="00767075"/>
    <w:rsid w:val="00770E6C"/>
    <w:rsid w:val="0077198A"/>
    <w:rsid w:val="00771991"/>
    <w:rsid w:val="00771BD6"/>
    <w:rsid w:val="0077245C"/>
    <w:rsid w:val="00773EB8"/>
    <w:rsid w:val="00774FA2"/>
    <w:rsid w:val="007774B1"/>
    <w:rsid w:val="00780CD5"/>
    <w:rsid w:val="00782055"/>
    <w:rsid w:val="00783572"/>
    <w:rsid w:val="007863E3"/>
    <w:rsid w:val="00786C7C"/>
    <w:rsid w:val="00787752"/>
    <w:rsid w:val="00787B1F"/>
    <w:rsid w:val="0079257B"/>
    <w:rsid w:val="0079348B"/>
    <w:rsid w:val="00797143"/>
    <w:rsid w:val="007A12E4"/>
    <w:rsid w:val="007A17EC"/>
    <w:rsid w:val="007A4D9A"/>
    <w:rsid w:val="007A7373"/>
    <w:rsid w:val="007A75C1"/>
    <w:rsid w:val="007B01DF"/>
    <w:rsid w:val="007B1616"/>
    <w:rsid w:val="007B2B6B"/>
    <w:rsid w:val="007B5B79"/>
    <w:rsid w:val="007B7AB7"/>
    <w:rsid w:val="007C32B2"/>
    <w:rsid w:val="007C479A"/>
    <w:rsid w:val="007C580D"/>
    <w:rsid w:val="007C73D3"/>
    <w:rsid w:val="007C760D"/>
    <w:rsid w:val="007D4608"/>
    <w:rsid w:val="007D4DAD"/>
    <w:rsid w:val="007D7CDA"/>
    <w:rsid w:val="007E1D87"/>
    <w:rsid w:val="007E31D3"/>
    <w:rsid w:val="007F14B4"/>
    <w:rsid w:val="007F1965"/>
    <w:rsid w:val="007F3944"/>
    <w:rsid w:val="007F59E5"/>
    <w:rsid w:val="007F64A0"/>
    <w:rsid w:val="00803999"/>
    <w:rsid w:val="0080450F"/>
    <w:rsid w:val="0080459A"/>
    <w:rsid w:val="008051B1"/>
    <w:rsid w:val="008056C2"/>
    <w:rsid w:val="00807B14"/>
    <w:rsid w:val="00812411"/>
    <w:rsid w:val="00812C23"/>
    <w:rsid w:val="00816003"/>
    <w:rsid w:val="008217E4"/>
    <w:rsid w:val="00821C65"/>
    <w:rsid w:val="0082539C"/>
    <w:rsid w:val="00825F88"/>
    <w:rsid w:val="0082642E"/>
    <w:rsid w:val="00826DF3"/>
    <w:rsid w:val="008337CE"/>
    <w:rsid w:val="008341AA"/>
    <w:rsid w:val="0083740B"/>
    <w:rsid w:val="00842570"/>
    <w:rsid w:val="00843692"/>
    <w:rsid w:val="0084467B"/>
    <w:rsid w:val="00845264"/>
    <w:rsid w:val="0085079A"/>
    <w:rsid w:val="00851EF5"/>
    <w:rsid w:val="00856969"/>
    <w:rsid w:val="0086626B"/>
    <w:rsid w:val="00866F9E"/>
    <w:rsid w:val="008720C3"/>
    <w:rsid w:val="008748D7"/>
    <w:rsid w:val="008759AA"/>
    <w:rsid w:val="00875A86"/>
    <w:rsid w:val="008828E5"/>
    <w:rsid w:val="00886CC8"/>
    <w:rsid w:val="00887117"/>
    <w:rsid w:val="00891496"/>
    <w:rsid w:val="00897BC0"/>
    <w:rsid w:val="008A0301"/>
    <w:rsid w:val="008A0C56"/>
    <w:rsid w:val="008A3A3F"/>
    <w:rsid w:val="008A60CB"/>
    <w:rsid w:val="008B06F4"/>
    <w:rsid w:val="008B0AE5"/>
    <w:rsid w:val="008B4C91"/>
    <w:rsid w:val="008B7A27"/>
    <w:rsid w:val="008C324E"/>
    <w:rsid w:val="008C40A6"/>
    <w:rsid w:val="008C5C32"/>
    <w:rsid w:val="008C5F9E"/>
    <w:rsid w:val="008C60D7"/>
    <w:rsid w:val="008D088D"/>
    <w:rsid w:val="008D20C6"/>
    <w:rsid w:val="008D318C"/>
    <w:rsid w:val="008D34E4"/>
    <w:rsid w:val="008D44CD"/>
    <w:rsid w:val="008D49FA"/>
    <w:rsid w:val="008D55B8"/>
    <w:rsid w:val="008D6570"/>
    <w:rsid w:val="008D6BD4"/>
    <w:rsid w:val="008E048D"/>
    <w:rsid w:val="008E2E07"/>
    <w:rsid w:val="008E5E5D"/>
    <w:rsid w:val="008F1CA6"/>
    <w:rsid w:val="008F53A1"/>
    <w:rsid w:val="008F5D87"/>
    <w:rsid w:val="008F654E"/>
    <w:rsid w:val="008F6559"/>
    <w:rsid w:val="008F70FF"/>
    <w:rsid w:val="00900666"/>
    <w:rsid w:val="0090271F"/>
    <w:rsid w:val="0090351A"/>
    <w:rsid w:val="00903EC5"/>
    <w:rsid w:val="00904D61"/>
    <w:rsid w:val="009058AE"/>
    <w:rsid w:val="0090656A"/>
    <w:rsid w:val="0090747B"/>
    <w:rsid w:val="0091030E"/>
    <w:rsid w:val="009131DD"/>
    <w:rsid w:val="00914EBF"/>
    <w:rsid w:val="00915F76"/>
    <w:rsid w:val="00916D87"/>
    <w:rsid w:val="009207D7"/>
    <w:rsid w:val="009215A3"/>
    <w:rsid w:val="0092177E"/>
    <w:rsid w:val="009261DB"/>
    <w:rsid w:val="00930B1B"/>
    <w:rsid w:val="00933642"/>
    <w:rsid w:val="00934FA6"/>
    <w:rsid w:val="00941E05"/>
    <w:rsid w:val="00941F64"/>
    <w:rsid w:val="00944463"/>
    <w:rsid w:val="0094487A"/>
    <w:rsid w:val="00946801"/>
    <w:rsid w:val="00950533"/>
    <w:rsid w:val="0095076F"/>
    <w:rsid w:val="00953801"/>
    <w:rsid w:val="00954720"/>
    <w:rsid w:val="0095701A"/>
    <w:rsid w:val="00960F7A"/>
    <w:rsid w:val="00961509"/>
    <w:rsid w:val="00964280"/>
    <w:rsid w:val="009661FB"/>
    <w:rsid w:val="0096724B"/>
    <w:rsid w:val="0097108E"/>
    <w:rsid w:val="0097576A"/>
    <w:rsid w:val="00975B0E"/>
    <w:rsid w:val="0097698E"/>
    <w:rsid w:val="00980AEF"/>
    <w:rsid w:val="0098192B"/>
    <w:rsid w:val="009822B4"/>
    <w:rsid w:val="00982C04"/>
    <w:rsid w:val="00983607"/>
    <w:rsid w:val="00984047"/>
    <w:rsid w:val="00985469"/>
    <w:rsid w:val="00985DA7"/>
    <w:rsid w:val="00986FEB"/>
    <w:rsid w:val="0099309E"/>
    <w:rsid w:val="00993965"/>
    <w:rsid w:val="009A4E0C"/>
    <w:rsid w:val="009A552B"/>
    <w:rsid w:val="009B57FA"/>
    <w:rsid w:val="009C0096"/>
    <w:rsid w:val="009C4188"/>
    <w:rsid w:val="009C4F6D"/>
    <w:rsid w:val="009D0899"/>
    <w:rsid w:val="009D0F93"/>
    <w:rsid w:val="009D144F"/>
    <w:rsid w:val="009D2EB8"/>
    <w:rsid w:val="009D6759"/>
    <w:rsid w:val="009E2569"/>
    <w:rsid w:val="009E3EB4"/>
    <w:rsid w:val="009E5553"/>
    <w:rsid w:val="009E7D37"/>
    <w:rsid w:val="009F1952"/>
    <w:rsid w:val="009F4DEA"/>
    <w:rsid w:val="009F72E0"/>
    <w:rsid w:val="00A00802"/>
    <w:rsid w:val="00A0298A"/>
    <w:rsid w:val="00A039E6"/>
    <w:rsid w:val="00A14B4A"/>
    <w:rsid w:val="00A155ED"/>
    <w:rsid w:val="00A279E9"/>
    <w:rsid w:val="00A3098F"/>
    <w:rsid w:val="00A31F19"/>
    <w:rsid w:val="00A322A7"/>
    <w:rsid w:val="00A32B85"/>
    <w:rsid w:val="00A3389B"/>
    <w:rsid w:val="00A358D3"/>
    <w:rsid w:val="00A35CF2"/>
    <w:rsid w:val="00A37BA9"/>
    <w:rsid w:val="00A46938"/>
    <w:rsid w:val="00A47A18"/>
    <w:rsid w:val="00A5260B"/>
    <w:rsid w:val="00A53724"/>
    <w:rsid w:val="00A562B6"/>
    <w:rsid w:val="00A62915"/>
    <w:rsid w:val="00A62E83"/>
    <w:rsid w:val="00A649AE"/>
    <w:rsid w:val="00A66504"/>
    <w:rsid w:val="00A702A0"/>
    <w:rsid w:val="00A7157D"/>
    <w:rsid w:val="00A722C8"/>
    <w:rsid w:val="00A76671"/>
    <w:rsid w:val="00A7792D"/>
    <w:rsid w:val="00A80962"/>
    <w:rsid w:val="00A9193B"/>
    <w:rsid w:val="00A94012"/>
    <w:rsid w:val="00A961C8"/>
    <w:rsid w:val="00A974E3"/>
    <w:rsid w:val="00AA39C3"/>
    <w:rsid w:val="00AA54EE"/>
    <w:rsid w:val="00AA5F97"/>
    <w:rsid w:val="00AA6A89"/>
    <w:rsid w:val="00AA7EBF"/>
    <w:rsid w:val="00AB4533"/>
    <w:rsid w:val="00AB5D92"/>
    <w:rsid w:val="00AC3E3F"/>
    <w:rsid w:val="00AD4DA4"/>
    <w:rsid w:val="00AE1B4D"/>
    <w:rsid w:val="00AE4542"/>
    <w:rsid w:val="00AF271D"/>
    <w:rsid w:val="00AF2900"/>
    <w:rsid w:val="00AF4CD1"/>
    <w:rsid w:val="00AF503B"/>
    <w:rsid w:val="00B150F5"/>
    <w:rsid w:val="00B15449"/>
    <w:rsid w:val="00B15762"/>
    <w:rsid w:val="00B1635F"/>
    <w:rsid w:val="00B16B55"/>
    <w:rsid w:val="00B204AE"/>
    <w:rsid w:val="00B30513"/>
    <w:rsid w:val="00B31D3B"/>
    <w:rsid w:val="00B32EA8"/>
    <w:rsid w:val="00B34345"/>
    <w:rsid w:val="00B401BA"/>
    <w:rsid w:val="00B40B17"/>
    <w:rsid w:val="00B4423B"/>
    <w:rsid w:val="00B46DA0"/>
    <w:rsid w:val="00B47A26"/>
    <w:rsid w:val="00B515F4"/>
    <w:rsid w:val="00B522C5"/>
    <w:rsid w:val="00B53F4E"/>
    <w:rsid w:val="00B54EC0"/>
    <w:rsid w:val="00B560E3"/>
    <w:rsid w:val="00B577AD"/>
    <w:rsid w:val="00B61443"/>
    <w:rsid w:val="00B62F3F"/>
    <w:rsid w:val="00B6432B"/>
    <w:rsid w:val="00B70C2F"/>
    <w:rsid w:val="00B74752"/>
    <w:rsid w:val="00B92A30"/>
    <w:rsid w:val="00B95B0D"/>
    <w:rsid w:val="00BA05F8"/>
    <w:rsid w:val="00BA09E9"/>
    <w:rsid w:val="00BA1C5A"/>
    <w:rsid w:val="00BA2507"/>
    <w:rsid w:val="00BB1308"/>
    <w:rsid w:val="00BB514B"/>
    <w:rsid w:val="00BC174A"/>
    <w:rsid w:val="00BC35EA"/>
    <w:rsid w:val="00BD2414"/>
    <w:rsid w:val="00BD486D"/>
    <w:rsid w:val="00BD5684"/>
    <w:rsid w:val="00BE14BD"/>
    <w:rsid w:val="00BE4E8B"/>
    <w:rsid w:val="00BF167C"/>
    <w:rsid w:val="00BF1A5C"/>
    <w:rsid w:val="00BF20A1"/>
    <w:rsid w:val="00BF6933"/>
    <w:rsid w:val="00C00BF0"/>
    <w:rsid w:val="00C04363"/>
    <w:rsid w:val="00C04818"/>
    <w:rsid w:val="00C06EAD"/>
    <w:rsid w:val="00C120BC"/>
    <w:rsid w:val="00C12607"/>
    <w:rsid w:val="00C13282"/>
    <w:rsid w:val="00C15BBB"/>
    <w:rsid w:val="00C1733E"/>
    <w:rsid w:val="00C17967"/>
    <w:rsid w:val="00C2143C"/>
    <w:rsid w:val="00C216E9"/>
    <w:rsid w:val="00C33079"/>
    <w:rsid w:val="00C350FE"/>
    <w:rsid w:val="00C4399C"/>
    <w:rsid w:val="00C45037"/>
    <w:rsid w:val="00C456D9"/>
    <w:rsid w:val="00C479A4"/>
    <w:rsid w:val="00C51EA6"/>
    <w:rsid w:val="00C529A8"/>
    <w:rsid w:val="00C52D20"/>
    <w:rsid w:val="00C52E1E"/>
    <w:rsid w:val="00C552F5"/>
    <w:rsid w:val="00C578EE"/>
    <w:rsid w:val="00C60363"/>
    <w:rsid w:val="00C61C19"/>
    <w:rsid w:val="00C625ED"/>
    <w:rsid w:val="00C652B3"/>
    <w:rsid w:val="00C66D0A"/>
    <w:rsid w:val="00C67692"/>
    <w:rsid w:val="00C74387"/>
    <w:rsid w:val="00C76B59"/>
    <w:rsid w:val="00C810B5"/>
    <w:rsid w:val="00C841EF"/>
    <w:rsid w:val="00C84FE3"/>
    <w:rsid w:val="00C8756A"/>
    <w:rsid w:val="00C92547"/>
    <w:rsid w:val="00CA38C9"/>
    <w:rsid w:val="00CA3D0C"/>
    <w:rsid w:val="00CA5B9B"/>
    <w:rsid w:val="00CA73CB"/>
    <w:rsid w:val="00CB25A2"/>
    <w:rsid w:val="00CC5C28"/>
    <w:rsid w:val="00CC68EE"/>
    <w:rsid w:val="00CD163E"/>
    <w:rsid w:val="00CD1C09"/>
    <w:rsid w:val="00CD2090"/>
    <w:rsid w:val="00CD24C5"/>
    <w:rsid w:val="00CD2FB0"/>
    <w:rsid w:val="00CE268B"/>
    <w:rsid w:val="00CF41FD"/>
    <w:rsid w:val="00CF4677"/>
    <w:rsid w:val="00CF59C5"/>
    <w:rsid w:val="00CF5BB9"/>
    <w:rsid w:val="00D014E0"/>
    <w:rsid w:val="00D0316F"/>
    <w:rsid w:val="00D06018"/>
    <w:rsid w:val="00D12962"/>
    <w:rsid w:val="00D14D07"/>
    <w:rsid w:val="00D15EF8"/>
    <w:rsid w:val="00D16228"/>
    <w:rsid w:val="00D221E8"/>
    <w:rsid w:val="00D242D9"/>
    <w:rsid w:val="00D27A7C"/>
    <w:rsid w:val="00D309BD"/>
    <w:rsid w:val="00D3407B"/>
    <w:rsid w:val="00D402EE"/>
    <w:rsid w:val="00D42BF2"/>
    <w:rsid w:val="00D456A8"/>
    <w:rsid w:val="00D4654D"/>
    <w:rsid w:val="00D4780D"/>
    <w:rsid w:val="00D50170"/>
    <w:rsid w:val="00D50DC8"/>
    <w:rsid w:val="00D52747"/>
    <w:rsid w:val="00D53CBF"/>
    <w:rsid w:val="00D578D5"/>
    <w:rsid w:val="00D57CA6"/>
    <w:rsid w:val="00D622A5"/>
    <w:rsid w:val="00D64BEC"/>
    <w:rsid w:val="00D75D1A"/>
    <w:rsid w:val="00D76E66"/>
    <w:rsid w:val="00D816C0"/>
    <w:rsid w:val="00D819A7"/>
    <w:rsid w:val="00D81A44"/>
    <w:rsid w:val="00D83040"/>
    <w:rsid w:val="00D85F34"/>
    <w:rsid w:val="00D87E00"/>
    <w:rsid w:val="00D92BBA"/>
    <w:rsid w:val="00DA1E85"/>
    <w:rsid w:val="00DA44A5"/>
    <w:rsid w:val="00DA4E27"/>
    <w:rsid w:val="00DA7772"/>
    <w:rsid w:val="00DB1818"/>
    <w:rsid w:val="00DB1C38"/>
    <w:rsid w:val="00DB51C0"/>
    <w:rsid w:val="00DB70E4"/>
    <w:rsid w:val="00DC0410"/>
    <w:rsid w:val="00DC309B"/>
    <w:rsid w:val="00DC499E"/>
    <w:rsid w:val="00DC4DA2"/>
    <w:rsid w:val="00DD2BA0"/>
    <w:rsid w:val="00DD3F7A"/>
    <w:rsid w:val="00DE17E0"/>
    <w:rsid w:val="00DE4B33"/>
    <w:rsid w:val="00DE5A0B"/>
    <w:rsid w:val="00DF0E6C"/>
    <w:rsid w:val="00DF4495"/>
    <w:rsid w:val="00DF7604"/>
    <w:rsid w:val="00E0129D"/>
    <w:rsid w:val="00E035DD"/>
    <w:rsid w:val="00E07DA0"/>
    <w:rsid w:val="00E07E48"/>
    <w:rsid w:val="00E149E7"/>
    <w:rsid w:val="00E152D3"/>
    <w:rsid w:val="00E15CF2"/>
    <w:rsid w:val="00E218B3"/>
    <w:rsid w:val="00E2351F"/>
    <w:rsid w:val="00E246FD"/>
    <w:rsid w:val="00E25443"/>
    <w:rsid w:val="00E278F7"/>
    <w:rsid w:val="00E3046A"/>
    <w:rsid w:val="00E31BAB"/>
    <w:rsid w:val="00E31BF6"/>
    <w:rsid w:val="00E31CFE"/>
    <w:rsid w:val="00E31F7D"/>
    <w:rsid w:val="00E4141A"/>
    <w:rsid w:val="00E4158D"/>
    <w:rsid w:val="00E416A1"/>
    <w:rsid w:val="00E41AB9"/>
    <w:rsid w:val="00E41AD5"/>
    <w:rsid w:val="00E42A2C"/>
    <w:rsid w:val="00E462D2"/>
    <w:rsid w:val="00E50FCE"/>
    <w:rsid w:val="00E5120F"/>
    <w:rsid w:val="00E55AD9"/>
    <w:rsid w:val="00E56F2A"/>
    <w:rsid w:val="00E60F7F"/>
    <w:rsid w:val="00E61D35"/>
    <w:rsid w:val="00E62436"/>
    <w:rsid w:val="00E628C0"/>
    <w:rsid w:val="00E631D7"/>
    <w:rsid w:val="00E64E34"/>
    <w:rsid w:val="00E65468"/>
    <w:rsid w:val="00E7278F"/>
    <w:rsid w:val="00E75CC6"/>
    <w:rsid w:val="00E76818"/>
    <w:rsid w:val="00E77645"/>
    <w:rsid w:val="00E77C6F"/>
    <w:rsid w:val="00E80D87"/>
    <w:rsid w:val="00E8401D"/>
    <w:rsid w:val="00E84FD9"/>
    <w:rsid w:val="00E921A7"/>
    <w:rsid w:val="00E92472"/>
    <w:rsid w:val="00E9587F"/>
    <w:rsid w:val="00EA13E4"/>
    <w:rsid w:val="00EA3A2E"/>
    <w:rsid w:val="00EB3107"/>
    <w:rsid w:val="00EB3462"/>
    <w:rsid w:val="00EB51F2"/>
    <w:rsid w:val="00EC03B8"/>
    <w:rsid w:val="00EC0769"/>
    <w:rsid w:val="00EC244C"/>
    <w:rsid w:val="00EC2520"/>
    <w:rsid w:val="00EC4A25"/>
    <w:rsid w:val="00EC59BA"/>
    <w:rsid w:val="00EC5CBA"/>
    <w:rsid w:val="00ED31B8"/>
    <w:rsid w:val="00ED5850"/>
    <w:rsid w:val="00ED74CD"/>
    <w:rsid w:val="00EE0E51"/>
    <w:rsid w:val="00EE1F54"/>
    <w:rsid w:val="00EE2C1F"/>
    <w:rsid w:val="00EE76D1"/>
    <w:rsid w:val="00EF379E"/>
    <w:rsid w:val="00F00936"/>
    <w:rsid w:val="00F010D3"/>
    <w:rsid w:val="00F01131"/>
    <w:rsid w:val="00F014E8"/>
    <w:rsid w:val="00F015F1"/>
    <w:rsid w:val="00F02E5E"/>
    <w:rsid w:val="00F03A63"/>
    <w:rsid w:val="00F0449F"/>
    <w:rsid w:val="00F0604C"/>
    <w:rsid w:val="00F067F7"/>
    <w:rsid w:val="00F07015"/>
    <w:rsid w:val="00F125BE"/>
    <w:rsid w:val="00F15076"/>
    <w:rsid w:val="00F15AEA"/>
    <w:rsid w:val="00F23900"/>
    <w:rsid w:val="00F2557A"/>
    <w:rsid w:val="00F270DE"/>
    <w:rsid w:val="00F33057"/>
    <w:rsid w:val="00F331C9"/>
    <w:rsid w:val="00F34625"/>
    <w:rsid w:val="00F348B1"/>
    <w:rsid w:val="00F37426"/>
    <w:rsid w:val="00F401F7"/>
    <w:rsid w:val="00F415D3"/>
    <w:rsid w:val="00F41835"/>
    <w:rsid w:val="00F41DCE"/>
    <w:rsid w:val="00F42F2B"/>
    <w:rsid w:val="00F43990"/>
    <w:rsid w:val="00F476CA"/>
    <w:rsid w:val="00F52C6B"/>
    <w:rsid w:val="00F54128"/>
    <w:rsid w:val="00F60610"/>
    <w:rsid w:val="00F6200E"/>
    <w:rsid w:val="00F6273E"/>
    <w:rsid w:val="00F6448C"/>
    <w:rsid w:val="00F653B8"/>
    <w:rsid w:val="00F7232B"/>
    <w:rsid w:val="00F86C09"/>
    <w:rsid w:val="00F875AB"/>
    <w:rsid w:val="00F877EE"/>
    <w:rsid w:val="00F87851"/>
    <w:rsid w:val="00F87C1C"/>
    <w:rsid w:val="00F90288"/>
    <w:rsid w:val="00F92F29"/>
    <w:rsid w:val="00FA1266"/>
    <w:rsid w:val="00FA257E"/>
    <w:rsid w:val="00FA515F"/>
    <w:rsid w:val="00FB0597"/>
    <w:rsid w:val="00FB090C"/>
    <w:rsid w:val="00FB3F39"/>
    <w:rsid w:val="00FB4E86"/>
    <w:rsid w:val="00FB696A"/>
    <w:rsid w:val="00FC1192"/>
    <w:rsid w:val="00FC191C"/>
    <w:rsid w:val="00FC3480"/>
    <w:rsid w:val="00FD0D92"/>
    <w:rsid w:val="00FD460B"/>
    <w:rsid w:val="00FD5819"/>
    <w:rsid w:val="00FE16EA"/>
    <w:rsid w:val="00FE5913"/>
    <w:rsid w:val="00FE5A22"/>
    <w:rsid w:val="00FE617B"/>
    <w:rsid w:val="00FE7932"/>
    <w:rsid w:val="00FE7E13"/>
    <w:rsid w:val="00FF0525"/>
    <w:rsid w:val="00FF1F69"/>
    <w:rsid w:val="00FF209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C3D68"/>
  <w15:chartTrackingRefBased/>
  <w15:docId w15:val="{C3E79B89-862B-4189-9A6E-0B6336DF4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pt"/>
    </w:pPr>
    <w:rPr>
      <w:lang w:val="en-GB" w:eastAsia="en-US"/>
    </w:rPr>
  </w:style>
  <w:style w:type="paragraph" w:styleId="1">
    <w:name w:val="heading 1"/>
    <w:next w:val="a"/>
    <w:qFormat/>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pPr>
      <w:pBdr>
        <w:top w:val="none" w:sz="0" w:space="0" w:color="auto"/>
      </w:pBdr>
      <w:spacing w:before="9pt"/>
      <w:outlineLvl w:val="1"/>
    </w:pPr>
    <w:rPr>
      <w:sz w:val="32"/>
    </w:rPr>
  </w:style>
  <w:style w:type="paragraph" w:styleId="3">
    <w:name w:val="heading 3"/>
    <w:basedOn w:val="2"/>
    <w:next w:val="a"/>
    <w:qFormat/>
    <w:pPr>
      <w:spacing w:before="6pt"/>
      <w:outlineLvl w:val="2"/>
    </w:pPr>
    <w:rPr>
      <w:sz w:val="28"/>
    </w:rPr>
  </w:style>
  <w:style w:type="paragraph" w:styleId="4">
    <w:name w:val="heading 4"/>
    <w:basedOn w:val="3"/>
    <w:next w:val="a"/>
    <w:qFormat/>
    <w:pPr>
      <w:ind w:start="70.90pt" w:hanging="70.90pt"/>
      <w:outlineLvl w:val="3"/>
    </w:pPr>
    <w:rPr>
      <w:sz w:val="24"/>
    </w:rPr>
  </w:style>
  <w:style w:type="paragraph" w:styleId="5">
    <w:name w:val="heading 5"/>
    <w:basedOn w:val="4"/>
    <w:next w:val="a"/>
    <w:qFormat/>
    <w:pPr>
      <w:ind w:start="85.05pt" w:hanging="85.05pt"/>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start="0pt" w:firstLine="0pt"/>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90">
    <w:name w:val="toc 9"/>
    <w:basedOn w:val="80"/>
    <w:uiPriority w:val="39"/>
    <w:pPr>
      <w:ind w:start="70.90pt" w:hanging="70.90pt"/>
    </w:pPr>
  </w:style>
  <w:style w:type="paragraph" w:styleId="80">
    <w:name w:val="toc 8"/>
    <w:basedOn w:val="10"/>
    <w:uiPriority w:val="39"/>
    <w:pPr>
      <w:spacing w:before="9pt"/>
      <w:ind w:start="134.65pt" w:hanging="134.65pt"/>
    </w:pPr>
    <w:rPr>
      <w:b/>
    </w:rPr>
  </w:style>
  <w:style w:type="paragraph" w:styleId="10">
    <w:name w:val="toc 1"/>
    <w:uiPriority w:val="39"/>
    <w:pPr>
      <w:keepNext/>
      <w:keepLines/>
      <w:widowControl w:val="0"/>
      <w:tabs>
        <w:tab w:val="end" w:leader="dot" w:pos="481.95pt"/>
      </w:tabs>
      <w:spacing w:before="6pt"/>
      <w:ind w:start="28.35pt" w:end="21.25pt" w:hanging="28.35pt"/>
    </w:pPr>
    <w:rPr>
      <w:noProof/>
      <w:sz w:val="22"/>
      <w:lang w:val="en-GB" w:eastAsia="en-US"/>
    </w:rPr>
  </w:style>
  <w:style w:type="paragraph" w:customStyle="1" w:styleId="EQ">
    <w:name w:val="EQ"/>
    <w:basedOn w:val="a"/>
    <w:next w:val="a"/>
    <w:pPr>
      <w:keepLines/>
      <w:tabs>
        <w:tab w:val="center" w:pos="226.80pt"/>
        <w:tab w:val="end" w:pos="453.60pt"/>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styleId="50">
    <w:name w:val="toc 5"/>
    <w:basedOn w:val="40"/>
    <w:uiPriority w:val="39"/>
    <w:pPr>
      <w:ind w:start="85.05pt" w:hanging="85.05pt"/>
    </w:pPr>
  </w:style>
  <w:style w:type="paragraph" w:styleId="40">
    <w:name w:val="toc 4"/>
    <w:basedOn w:val="30"/>
    <w:uiPriority w:val="39"/>
    <w:pPr>
      <w:ind w:start="70.90pt" w:hanging="70.90pt"/>
    </w:pPr>
  </w:style>
  <w:style w:type="paragraph" w:styleId="30">
    <w:name w:val="toc 3"/>
    <w:basedOn w:val="20"/>
    <w:uiPriority w:val="39"/>
    <w:pPr>
      <w:ind w:start="56.70pt" w:hanging="56.70pt"/>
    </w:pPr>
  </w:style>
  <w:style w:type="paragraph" w:styleId="20">
    <w:name w:val="toc 2"/>
    <w:basedOn w:val="10"/>
    <w:uiPriority w:val="39"/>
    <w:pPr>
      <w:keepNext w:val="0"/>
      <w:spacing w:before="0pt"/>
      <w:ind w:start="42.55pt" w:hanging="42.55pt"/>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a"/>
    <w:link w:val="NOZchn"/>
    <w:qFormat/>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L">
    <w:name w:val="TAL"/>
    <w:basedOn w:val="a"/>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a"/>
    <w:link w:val="B1Char"/>
    <w:qFormat/>
    <w:pPr>
      <w:ind w:start="28.40pt" w:hanging="14.20pt"/>
    </w:pPr>
  </w:style>
  <w:style w:type="paragraph" w:styleId="60">
    <w:name w:val="toc 6"/>
    <w:basedOn w:val="50"/>
    <w:next w:val="a"/>
    <w:uiPriority w:val="39"/>
    <w:pPr>
      <w:ind w:start="99.25pt" w:hanging="99.25pt"/>
    </w:pPr>
  </w:style>
  <w:style w:type="paragraph" w:styleId="70">
    <w:name w:val="toc 7"/>
    <w:basedOn w:val="60"/>
    <w:next w:val="a"/>
    <w:uiPriority w:val="39"/>
    <w:pPr>
      <w:ind w:start="113.40pt" w:hanging="113.40pt"/>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F">
    <w:name w:val="TF"/>
    <w:aliases w:val="left"/>
    <w:basedOn w:val="TH"/>
    <w:link w:val="TFChar"/>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customStyle="1" w:styleId="B2">
    <w:name w:val="B2"/>
    <w:basedOn w:val="a"/>
    <w:link w:val="B2Char"/>
    <w:pPr>
      <w:ind w:start="42.55pt" w:hanging="14.20pt"/>
    </w:pPr>
  </w:style>
  <w:style w:type="paragraph" w:customStyle="1" w:styleId="B3">
    <w:name w:val="B3"/>
    <w:basedOn w:val="a"/>
    <w:pPr>
      <w:ind w:start="56.75pt" w:hanging="14.20pt"/>
    </w:pPr>
  </w:style>
  <w:style w:type="paragraph" w:customStyle="1" w:styleId="B4">
    <w:name w:val="B4"/>
    <w:basedOn w:val="a"/>
    <w:pPr>
      <w:ind w:start="70.90pt" w:hanging="14.20pt"/>
    </w:pPr>
  </w:style>
  <w:style w:type="paragraph" w:customStyle="1" w:styleId="B5">
    <w:name w:val="B5"/>
    <w:basedOn w:val="a"/>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A155ED"/>
    <w:rPr>
      <w:rFonts w:ascii="宋体"/>
      <w:sz w:val="18"/>
      <w:szCs w:val="18"/>
    </w:rPr>
  </w:style>
  <w:style w:type="character" w:customStyle="1" w:styleId="Char">
    <w:name w:val="文档结构图 Char"/>
    <w:link w:val="a5"/>
    <w:rsid w:val="00A155ED"/>
    <w:rPr>
      <w:rFonts w:ascii="宋体" w:eastAsia="宋体"/>
      <w:sz w:val="18"/>
      <w:szCs w:val="18"/>
      <w:lang w:val="en-GB" w:eastAsia="en-US"/>
    </w:rPr>
  </w:style>
  <w:style w:type="paragraph" w:styleId="TOC">
    <w:name w:val="TOC Heading"/>
    <w:basedOn w:val="1"/>
    <w:next w:val="a"/>
    <w:uiPriority w:val="39"/>
    <w:semiHidden/>
    <w:unhideWhenUsed/>
    <w:qFormat/>
    <w:rsid w:val="00364C93"/>
    <w:pPr>
      <w:pBdr>
        <w:top w:val="none" w:sz="0" w:space="0" w:color="auto"/>
      </w:pBdr>
      <w:spacing w:before="24pt" w:after="0pt" w:line="13.80pt" w:lineRule="auto"/>
      <w:ind w:start="0pt" w:firstLine="0pt"/>
      <w:outlineLvl w:val="9"/>
    </w:pPr>
    <w:rPr>
      <w:rFonts w:ascii="Cambria" w:hAnsi="Cambria"/>
      <w:b/>
      <w:bCs/>
      <w:color w:val="365F91"/>
      <w:sz w:val="28"/>
      <w:szCs w:val="28"/>
      <w:lang w:val="en-US" w:eastAsia="zh-CN"/>
    </w:rPr>
  </w:style>
  <w:style w:type="character" w:styleId="a6">
    <w:name w:val="Hyperlink"/>
    <w:uiPriority w:val="99"/>
    <w:unhideWhenUsed/>
    <w:rsid w:val="00364C93"/>
    <w:rPr>
      <w:color w:val="0000FF"/>
      <w:u w:val="single"/>
    </w:rPr>
  </w:style>
  <w:style w:type="character" w:customStyle="1" w:styleId="EditorsNoteCharChar">
    <w:name w:val="Editor's Note Char Char"/>
    <w:link w:val="EditorsNote"/>
    <w:rsid w:val="00C625ED"/>
    <w:rPr>
      <w:color w:val="FF0000"/>
      <w:lang w:val="en-GB" w:eastAsia="en-US"/>
    </w:rPr>
  </w:style>
  <w:style w:type="character" w:customStyle="1" w:styleId="EditorsNoteChar">
    <w:name w:val="Editor's Note Char"/>
    <w:rsid w:val="00C13282"/>
    <w:rPr>
      <w:color w:val="FF0000"/>
      <w:lang w:eastAsia="en-US"/>
    </w:rPr>
  </w:style>
  <w:style w:type="character" w:customStyle="1" w:styleId="B1Char">
    <w:name w:val="B1 Char"/>
    <w:link w:val="B1"/>
    <w:rsid w:val="00C13282"/>
    <w:rPr>
      <w:lang w:val="en-GB" w:eastAsia="en-US"/>
    </w:rPr>
  </w:style>
  <w:style w:type="character" w:customStyle="1" w:styleId="NOZchn">
    <w:name w:val="NO Zchn"/>
    <w:link w:val="NO"/>
    <w:rsid w:val="00C13282"/>
    <w:rPr>
      <w:lang w:val="en-GB" w:eastAsia="en-US"/>
    </w:rPr>
  </w:style>
  <w:style w:type="character" w:customStyle="1" w:styleId="B2Char">
    <w:name w:val="B2 Char"/>
    <w:link w:val="B2"/>
    <w:rsid w:val="00C13282"/>
    <w:rPr>
      <w:lang w:val="en-GB" w:eastAsia="en-US"/>
    </w:rPr>
  </w:style>
  <w:style w:type="character" w:customStyle="1" w:styleId="THChar">
    <w:name w:val="TH Char"/>
    <w:link w:val="TH"/>
    <w:rsid w:val="008F654E"/>
    <w:rPr>
      <w:rFonts w:ascii="Arial" w:hAnsi="Arial"/>
      <w:b/>
      <w:lang w:val="en-GB" w:eastAsia="en-US"/>
    </w:rPr>
  </w:style>
  <w:style w:type="character" w:customStyle="1" w:styleId="TFChar">
    <w:name w:val="TF Char"/>
    <w:link w:val="TF"/>
    <w:rsid w:val="008F654E"/>
    <w:rPr>
      <w:rFonts w:ascii="Arial" w:hAnsi="Arial"/>
      <w:b/>
      <w:lang w:val="en-GB" w:eastAsia="en-US"/>
    </w:rPr>
  </w:style>
  <w:style w:type="character" w:customStyle="1" w:styleId="TALChar">
    <w:name w:val="TAL Char"/>
    <w:link w:val="TAL"/>
    <w:rsid w:val="003F1647"/>
    <w:rPr>
      <w:rFonts w:ascii="Arial" w:hAnsi="Arial"/>
      <w:sz w:val="18"/>
      <w:lang w:val="en-GB" w:eastAsia="en-US"/>
    </w:rPr>
  </w:style>
  <w:style w:type="character" w:customStyle="1" w:styleId="TAHCar">
    <w:name w:val="TAH Car"/>
    <w:link w:val="TAH"/>
    <w:rsid w:val="003F1647"/>
    <w:rPr>
      <w:rFonts w:ascii="Arial" w:hAnsi="Arial"/>
      <w:b/>
      <w:sz w:val="18"/>
      <w:lang w:val="en-GB" w:eastAsia="en-US"/>
    </w:rPr>
  </w:style>
  <w:style w:type="paragraph" w:styleId="a7">
    <w:name w:val="Balloon Text"/>
    <w:basedOn w:val="a"/>
    <w:link w:val="Char0"/>
    <w:rsid w:val="009F1952"/>
    <w:pPr>
      <w:spacing w:after="0pt"/>
    </w:pPr>
    <w:rPr>
      <w:sz w:val="18"/>
      <w:szCs w:val="18"/>
    </w:rPr>
  </w:style>
  <w:style w:type="character" w:customStyle="1" w:styleId="Char0">
    <w:name w:val="批注框文本 Char"/>
    <w:link w:val="a7"/>
    <w:rsid w:val="009F1952"/>
    <w:rPr>
      <w:sz w:val="18"/>
      <w:szCs w:val="18"/>
      <w:lang w:val="en-GB" w:eastAsia="en-US"/>
    </w:rPr>
  </w:style>
  <w:style w:type="character" w:styleId="a8">
    <w:name w:val="annotation reference"/>
    <w:rsid w:val="00BB1308"/>
    <w:rPr>
      <w:sz w:val="21"/>
      <w:szCs w:val="21"/>
    </w:rPr>
  </w:style>
  <w:style w:type="paragraph" w:styleId="a9">
    <w:name w:val="annotation text"/>
    <w:basedOn w:val="a"/>
    <w:link w:val="Char1"/>
    <w:rsid w:val="00BB1308"/>
  </w:style>
  <w:style w:type="character" w:customStyle="1" w:styleId="Char1">
    <w:name w:val="批注文字 Char"/>
    <w:link w:val="a9"/>
    <w:rsid w:val="00BB1308"/>
    <w:rPr>
      <w:lang w:val="en-GB" w:eastAsia="en-US"/>
    </w:rPr>
  </w:style>
  <w:style w:type="paragraph" w:styleId="aa">
    <w:name w:val="annotation subject"/>
    <w:basedOn w:val="a9"/>
    <w:next w:val="a9"/>
    <w:link w:val="Char2"/>
    <w:rsid w:val="00BB1308"/>
    <w:rPr>
      <w:b/>
      <w:bCs/>
    </w:rPr>
  </w:style>
  <w:style w:type="character" w:customStyle="1" w:styleId="Char2">
    <w:name w:val="批注主题 Char"/>
    <w:link w:val="aa"/>
    <w:rsid w:val="00BB1308"/>
    <w:rPr>
      <w:b/>
      <w:bCs/>
      <w:lang w:val="en-GB" w:eastAsia="en-US"/>
    </w:rPr>
  </w:style>
  <w:style w:type="paragraph" w:styleId="ab">
    <w:name w:val="List Paragraph"/>
    <w:basedOn w:val="a"/>
    <w:uiPriority w:val="34"/>
    <w:qFormat/>
    <w:rsid w:val="00B6432B"/>
    <w:pPr>
      <w:ind w:firstLineChars="200" w:firstLine="21pt"/>
    </w:pPr>
  </w:style>
  <w:style w:type="paragraph" w:styleId="ac">
    <w:name w:val="Title"/>
    <w:basedOn w:val="a"/>
    <w:next w:val="a"/>
    <w:link w:val="Char3"/>
    <w:qFormat/>
    <w:rsid w:val="00E218B3"/>
    <w:pPr>
      <w:spacing w:before="12pt" w:after="3pt"/>
      <w:jc w:val="center"/>
      <w:outlineLvl w:val="0"/>
    </w:pPr>
    <w:rPr>
      <w:rFonts w:asciiTheme="majorHAnsi" w:hAnsiTheme="majorHAnsi" w:cstheme="majorBidi"/>
      <w:b/>
      <w:bCs/>
      <w:sz w:val="32"/>
      <w:szCs w:val="32"/>
    </w:rPr>
  </w:style>
  <w:style w:type="character" w:customStyle="1" w:styleId="Char3">
    <w:name w:val="标题 Char"/>
    <w:basedOn w:val="a0"/>
    <w:link w:val="ac"/>
    <w:rsid w:val="00E218B3"/>
    <w:rPr>
      <w:rFonts w:asciiTheme="majorHAnsi" w:hAnsiTheme="majorHAnsi" w:cstheme="majorBidi"/>
      <w:b/>
      <w:bCs/>
      <w:sz w:val="32"/>
      <w:szCs w:val="32"/>
      <w:lang w:val="en-GB" w:eastAsia="en-US"/>
    </w:rPr>
  </w:style>
  <w:style w:type="character" w:styleId="ad">
    <w:name w:val="Strong"/>
    <w:basedOn w:val="a0"/>
    <w:qFormat/>
    <w:rsid w:val="00436907"/>
    <w:rPr>
      <w:b/>
      <w:bCs/>
    </w:rPr>
  </w:style>
  <w:style w:type="character" w:customStyle="1" w:styleId="TAHChar">
    <w:name w:val="TAH Char"/>
    <w:rsid w:val="006E3C0A"/>
    <w:rPr>
      <w:rFonts w:ascii="Arial" w:hAnsi="Arial"/>
      <w:b/>
      <w:color w:val="000000"/>
      <w:sz w:val="18"/>
      <w:lang w:val="x-none"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FD917B9-2792-4840-BEA3-4091A429D4D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2</TotalTime>
  <Pages>14</Pages>
  <Words>3484</Words>
  <Characters>19859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23297</CharactersWithSpaces>
  <SharedDoc>false</SharedDoc>
  <HLinks>
    <vt:vector size="468" baseType="variant">
      <vt:variant>
        <vt:i4>1441847</vt:i4>
      </vt:variant>
      <vt:variant>
        <vt:i4>464</vt:i4>
      </vt:variant>
      <vt:variant>
        <vt:i4>0</vt:i4>
      </vt:variant>
      <vt:variant>
        <vt:i4>5</vt:i4>
      </vt:variant>
      <vt:variant>
        <vt:lpwstr/>
      </vt:variant>
      <vt:variant>
        <vt:lpwstr>_Toc532571769</vt:lpwstr>
      </vt:variant>
      <vt:variant>
        <vt:i4>1441847</vt:i4>
      </vt:variant>
      <vt:variant>
        <vt:i4>458</vt:i4>
      </vt:variant>
      <vt:variant>
        <vt:i4>0</vt:i4>
      </vt:variant>
      <vt:variant>
        <vt:i4>5</vt:i4>
      </vt:variant>
      <vt:variant>
        <vt:lpwstr/>
      </vt:variant>
      <vt:variant>
        <vt:lpwstr>_Toc532571768</vt:lpwstr>
      </vt:variant>
      <vt:variant>
        <vt:i4>1441847</vt:i4>
      </vt:variant>
      <vt:variant>
        <vt:i4>452</vt:i4>
      </vt:variant>
      <vt:variant>
        <vt:i4>0</vt:i4>
      </vt:variant>
      <vt:variant>
        <vt:i4>5</vt:i4>
      </vt:variant>
      <vt:variant>
        <vt:lpwstr/>
      </vt:variant>
      <vt:variant>
        <vt:lpwstr>_Toc532571767</vt:lpwstr>
      </vt:variant>
      <vt:variant>
        <vt:i4>1441847</vt:i4>
      </vt:variant>
      <vt:variant>
        <vt:i4>446</vt:i4>
      </vt:variant>
      <vt:variant>
        <vt:i4>0</vt:i4>
      </vt:variant>
      <vt:variant>
        <vt:i4>5</vt:i4>
      </vt:variant>
      <vt:variant>
        <vt:lpwstr/>
      </vt:variant>
      <vt:variant>
        <vt:lpwstr>_Toc532571766</vt:lpwstr>
      </vt:variant>
      <vt:variant>
        <vt:i4>1441847</vt:i4>
      </vt:variant>
      <vt:variant>
        <vt:i4>440</vt:i4>
      </vt:variant>
      <vt:variant>
        <vt:i4>0</vt:i4>
      </vt:variant>
      <vt:variant>
        <vt:i4>5</vt:i4>
      </vt:variant>
      <vt:variant>
        <vt:lpwstr/>
      </vt:variant>
      <vt:variant>
        <vt:lpwstr>_Toc532571765</vt:lpwstr>
      </vt:variant>
      <vt:variant>
        <vt:i4>1441847</vt:i4>
      </vt:variant>
      <vt:variant>
        <vt:i4>434</vt:i4>
      </vt:variant>
      <vt:variant>
        <vt:i4>0</vt:i4>
      </vt:variant>
      <vt:variant>
        <vt:i4>5</vt:i4>
      </vt:variant>
      <vt:variant>
        <vt:lpwstr/>
      </vt:variant>
      <vt:variant>
        <vt:lpwstr>_Toc532571764</vt:lpwstr>
      </vt:variant>
      <vt:variant>
        <vt:i4>1441847</vt:i4>
      </vt:variant>
      <vt:variant>
        <vt:i4>428</vt:i4>
      </vt:variant>
      <vt:variant>
        <vt:i4>0</vt:i4>
      </vt:variant>
      <vt:variant>
        <vt:i4>5</vt:i4>
      </vt:variant>
      <vt:variant>
        <vt:lpwstr/>
      </vt:variant>
      <vt:variant>
        <vt:lpwstr>_Toc532571763</vt:lpwstr>
      </vt:variant>
      <vt:variant>
        <vt:i4>1441847</vt:i4>
      </vt:variant>
      <vt:variant>
        <vt:i4>422</vt:i4>
      </vt:variant>
      <vt:variant>
        <vt:i4>0</vt:i4>
      </vt:variant>
      <vt:variant>
        <vt:i4>5</vt:i4>
      </vt:variant>
      <vt:variant>
        <vt:lpwstr/>
      </vt:variant>
      <vt:variant>
        <vt:lpwstr>_Toc532571762</vt:lpwstr>
      </vt:variant>
      <vt:variant>
        <vt:i4>1441847</vt:i4>
      </vt:variant>
      <vt:variant>
        <vt:i4>416</vt:i4>
      </vt:variant>
      <vt:variant>
        <vt:i4>0</vt:i4>
      </vt:variant>
      <vt:variant>
        <vt:i4>5</vt:i4>
      </vt:variant>
      <vt:variant>
        <vt:lpwstr/>
      </vt:variant>
      <vt:variant>
        <vt:lpwstr>_Toc532571761</vt:lpwstr>
      </vt:variant>
      <vt:variant>
        <vt:i4>1441847</vt:i4>
      </vt:variant>
      <vt:variant>
        <vt:i4>410</vt:i4>
      </vt:variant>
      <vt:variant>
        <vt:i4>0</vt:i4>
      </vt:variant>
      <vt:variant>
        <vt:i4>5</vt:i4>
      </vt:variant>
      <vt:variant>
        <vt:lpwstr/>
      </vt:variant>
      <vt:variant>
        <vt:lpwstr>_Toc532571760</vt:lpwstr>
      </vt:variant>
      <vt:variant>
        <vt:i4>1376311</vt:i4>
      </vt:variant>
      <vt:variant>
        <vt:i4>404</vt:i4>
      </vt:variant>
      <vt:variant>
        <vt:i4>0</vt:i4>
      </vt:variant>
      <vt:variant>
        <vt:i4>5</vt:i4>
      </vt:variant>
      <vt:variant>
        <vt:lpwstr/>
      </vt:variant>
      <vt:variant>
        <vt:lpwstr>_Toc532571759</vt:lpwstr>
      </vt:variant>
      <vt:variant>
        <vt:i4>1376311</vt:i4>
      </vt:variant>
      <vt:variant>
        <vt:i4>398</vt:i4>
      </vt:variant>
      <vt:variant>
        <vt:i4>0</vt:i4>
      </vt:variant>
      <vt:variant>
        <vt:i4>5</vt:i4>
      </vt:variant>
      <vt:variant>
        <vt:lpwstr/>
      </vt:variant>
      <vt:variant>
        <vt:lpwstr>_Toc532571758</vt:lpwstr>
      </vt:variant>
      <vt:variant>
        <vt:i4>1376311</vt:i4>
      </vt:variant>
      <vt:variant>
        <vt:i4>392</vt:i4>
      </vt:variant>
      <vt:variant>
        <vt:i4>0</vt:i4>
      </vt:variant>
      <vt:variant>
        <vt:i4>5</vt:i4>
      </vt:variant>
      <vt:variant>
        <vt:lpwstr/>
      </vt:variant>
      <vt:variant>
        <vt:lpwstr>_Toc532571757</vt:lpwstr>
      </vt:variant>
      <vt:variant>
        <vt:i4>1376311</vt:i4>
      </vt:variant>
      <vt:variant>
        <vt:i4>386</vt:i4>
      </vt:variant>
      <vt:variant>
        <vt:i4>0</vt:i4>
      </vt:variant>
      <vt:variant>
        <vt:i4>5</vt:i4>
      </vt:variant>
      <vt:variant>
        <vt:lpwstr/>
      </vt:variant>
      <vt:variant>
        <vt:lpwstr>_Toc532571756</vt:lpwstr>
      </vt:variant>
      <vt:variant>
        <vt:i4>1376311</vt:i4>
      </vt:variant>
      <vt:variant>
        <vt:i4>380</vt:i4>
      </vt:variant>
      <vt:variant>
        <vt:i4>0</vt:i4>
      </vt:variant>
      <vt:variant>
        <vt:i4>5</vt:i4>
      </vt:variant>
      <vt:variant>
        <vt:lpwstr/>
      </vt:variant>
      <vt:variant>
        <vt:lpwstr>_Toc532571755</vt:lpwstr>
      </vt:variant>
      <vt:variant>
        <vt:i4>1376311</vt:i4>
      </vt:variant>
      <vt:variant>
        <vt:i4>374</vt:i4>
      </vt:variant>
      <vt:variant>
        <vt:i4>0</vt:i4>
      </vt:variant>
      <vt:variant>
        <vt:i4>5</vt:i4>
      </vt:variant>
      <vt:variant>
        <vt:lpwstr/>
      </vt:variant>
      <vt:variant>
        <vt:lpwstr>_Toc532571754</vt:lpwstr>
      </vt:variant>
      <vt:variant>
        <vt:i4>1376311</vt:i4>
      </vt:variant>
      <vt:variant>
        <vt:i4>368</vt:i4>
      </vt:variant>
      <vt:variant>
        <vt:i4>0</vt:i4>
      </vt:variant>
      <vt:variant>
        <vt:i4>5</vt:i4>
      </vt:variant>
      <vt:variant>
        <vt:lpwstr/>
      </vt:variant>
      <vt:variant>
        <vt:lpwstr>_Toc532571753</vt:lpwstr>
      </vt:variant>
      <vt:variant>
        <vt:i4>1376311</vt:i4>
      </vt:variant>
      <vt:variant>
        <vt:i4>362</vt:i4>
      </vt:variant>
      <vt:variant>
        <vt:i4>0</vt:i4>
      </vt:variant>
      <vt:variant>
        <vt:i4>5</vt:i4>
      </vt:variant>
      <vt:variant>
        <vt:lpwstr/>
      </vt:variant>
      <vt:variant>
        <vt:lpwstr>_Toc532571752</vt:lpwstr>
      </vt:variant>
      <vt:variant>
        <vt:i4>1376311</vt:i4>
      </vt:variant>
      <vt:variant>
        <vt:i4>356</vt:i4>
      </vt:variant>
      <vt:variant>
        <vt:i4>0</vt:i4>
      </vt:variant>
      <vt:variant>
        <vt:i4>5</vt:i4>
      </vt:variant>
      <vt:variant>
        <vt:lpwstr/>
      </vt:variant>
      <vt:variant>
        <vt:lpwstr>_Toc532571751</vt:lpwstr>
      </vt:variant>
      <vt:variant>
        <vt:i4>1376311</vt:i4>
      </vt:variant>
      <vt:variant>
        <vt:i4>350</vt:i4>
      </vt:variant>
      <vt:variant>
        <vt:i4>0</vt:i4>
      </vt:variant>
      <vt:variant>
        <vt:i4>5</vt:i4>
      </vt:variant>
      <vt:variant>
        <vt:lpwstr/>
      </vt:variant>
      <vt:variant>
        <vt:lpwstr>_Toc532571750</vt:lpwstr>
      </vt:variant>
      <vt:variant>
        <vt:i4>1310775</vt:i4>
      </vt:variant>
      <vt:variant>
        <vt:i4>344</vt:i4>
      </vt:variant>
      <vt:variant>
        <vt:i4>0</vt:i4>
      </vt:variant>
      <vt:variant>
        <vt:i4>5</vt:i4>
      </vt:variant>
      <vt:variant>
        <vt:lpwstr/>
      </vt:variant>
      <vt:variant>
        <vt:lpwstr>_Toc532571749</vt:lpwstr>
      </vt:variant>
      <vt:variant>
        <vt:i4>1310775</vt:i4>
      </vt:variant>
      <vt:variant>
        <vt:i4>338</vt:i4>
      </vt:variant>
      <vt:variant>
        <vt:i4>0</vt:i4>
      </vt:variant>
      <vt:variant>
        <vt:i4>5</vt:i4>
      </vt:variant>
      <vt:variant>
        <vt:lpwstr/>
      </vt:variant>
      <vt:variant>
        <vt:lpwstr>_Toc532571748</vt:lpwstr>
      </vt:variant>
      <vt:variant>
        <vt:i4>1310775</vt:i4>
      </vt:variant>
      <vt:variant>
        <vt:i4>332</vt:i4>
      </vt:variant>
      <vt:variant>
        <vt:i4>0</vt:i4>
      </vt:variant>
      <vt:variant>
        <vt:i4>5</vt:i4>
      </vt:variant>
      <vt:variant>
        <vt:lpwstr/>
      </vt:variant>
      <vt:variant>
        <vt:lpwstr>_Toc532571747</vt:lpwstr>
      </vt:variant>
      <vt:variant>
        <vt:i4>1310775</vt:i4>
      </vt:variant>
      <vt:variant>
        <vt:i4>326</vt:i4>
      </vt:variant>
      <vt:variant>
        <vt:i4>0</vt:i4>
      </vt:variant>
      <vt:variant>
        <vt:i4>5</vt:i4>
      </vt:variant>
      <vt:variant>
        <vt:lpwstr/>
      </vt:variant>
      <vt:variant>
        <vt:lpwstr>_Toc532571746</vt:lpwstr>
      </vt:variant>
      <vt:variant>
        <vt:i4>1310775</vt:i4>
      </vt:variant>
      <vt:variant>
        <vt:i4>320</vt:i4>
      </vt:variant>
      <vt:variant>
        <vt:i4>0</vt:i4>
      </vt:variant>
      <vt:variant>
        <vt:i4>5</vt:i4>
      </vt:variant>
      <vt:variant>
        <vt:lpwstr/>
      </vt:variant>
      <vt:variant>
        <vt:lpwstr>_Toc532571745</vt:lpwstr>
      </vt:variant>
      <vt:variant>
        <vt:i4>1310775</vt:i4>
      </vt:variant>
      <vt:variant>
        <vt:i4>314</vt:i4>
      </vt:variant>
      <vt:variant>
        <vt:i4>0</vt:i4>
      </vt:variant>
      <vt:variant>
        <vt:i4>5</vt:i4>
      </vt:variant>
      <vt:variant>
        <vt:lpwstr/>
      </vt:variant>
      <vt:variant>
        <vt:lpwstr>_Toc532571744</vt:lpwstr>
      </vt:variant>
      <vt:variant>
        <vt:i4>1310775</vt:i4>
      </vt:variant>
      <vt:variant>
        <vt:i4>308</vt:i4>
      </vt:variant>
      <vt:variant>
        <vt:i4>0</vt:i4>
      </vt:variant>
      <vt:variant>
        <vt:i4>5</vt:i4>
      </vt:variant>
      <vt:variant>
        <vt:lpwstr/>
      </vt:variant>
      <vt:variant>
        <vt:lpwstr>_Toc532571743</vt:lpwstr>
      </vt:variant>
      <vt:variant>
        <vt:i4>1310775</vt:i4>
      </vt:variant>
      <vt:variant>
        <vt:i4>302</vt:i4>
      </vt:variant>
      <vt:variant>
        <vt:i4>0</vt:i4>
      </vt:variant>
      <vt:variant>
        <vt:i4>5</vt:i4>
      </vt:variant>
      <vt:variant>
        <vt:lpwstr/>
      </vt:variant>
      <vt:variant>
        <vt:lpwstr>_Toc532571742</vt:lpwstr>
      </vt:variant>
      <vt:variant>
        <vt:i4>1310775</vt:i4>
      </vt:variant>
      <vt:variant>
        <vt:i4>296</vt:i4>
      </vt:variant>
      <vt:variant>
        <vt:i4>0</vt:i4>
      </vt:variant>
      <vt:variant>
        <vt:i4>5</vt:i4>
      </vt:variant>
      <vt:variant>
        <vt:lpwstr/>
      </vt:variant>
      <vt:variant>
        <vt:lpwstr>_Toc532571741</vt:lpwstr>
      </vt:variant>
      <vt:variant>
        <vt:i4>1310775</vt:i4>
      </vt:variant>
      <vt:variant>
        <vt:i4>290</vt:i4>
      </vt:variant>
      <vt:variant>
        <vt:i4>0</vt:i4>
      </vt:variant>
      <vt:variant>
        <vt:i4>5</vt:i4>
      </vt:variant>
      <vt:variant>
        <vt:lpwstr/>
      </vt:variant>
      <vt:variant>
        <vt:lpwstr>_Toc532571740</vt:lpwstr>
      </vt:variant>
      <vt:variant>
        <vt:i4>1245239</vt:i4>
      </vt:variant>
      <vt:variant>
        <vt:i4>284</vt:i4>
      </vt:variant>
      <vt:variant>
        <vt:i4>0</vt:i4>
      </vt:variant>
      <vt:variant>
        <vt:i4>5</vt:i4>
      </vt:variant>
      <vt:variant>
        <vt:lpwstr/>
      </vt:variant>
      <vt:variant>
        <vt:lpwstr>_Toc532571739</vt:lpwstr>
      </vt:variant>
      <vt:variant>
        <vt:i4>1245239</vt:i4>
      </vt:variant>
      <vt:variant>
        <vt:i4>278</vt:i4>
      </vt:variant>
      <vt:variant>
        <vt:i4>0</vt:i4>
      </vt:variant>
      <vt:variant>
        <vt:i4>5</vt:i4>
      </vt:variant>
      <vt:variant>
        <vt:lpwstr/>
      </vt:variant>
      <vt:variant>
        <vt:lpwstr>_Toc532571738</vt:lpwstr>
      </vt:variant>
      <vt:variant>
        <vt:i4>1245239</vt:i4>
      </vt:variant>
      <vt:variant>
        <vt:i4>272</vt:i4>
      </vt:variant>
      <vt:variant>
        <vt:i4>0</vt:i4>
      </vt:variant>
      <vt:variant>
        <vt:i4>5</vt:i4>
      </vt:variant>
      <vt:variant>
        <vt:lpwstr/>
      </vt:variant>
      <vt:variant>
        <vt:lpwstr>_Toc532571737</vt:lpwstr>
      </vt:variant>
      <vt:variant>
        <vt:i4>1245239</vt:i4>
      </vt:variant>
      <vt:variant>
        <vt:i4>266</vt:i4>
      </vt:variant>
      <vt:variant>
        <vt:i4>0</vt:i4>
      </vt:variant>
      <vt:variant>
        <vt:i4>5</vt:i4>
      </vt:variant>
      <vt:variant>
        <vt:lpwstr/>
      </vt:variant>
      <vt:variant>
        <vt:lpwstr>_Toc532571736</vt:lpwstr>
      </vt:variant>
      <vt:variant>
        <vt:i4>1245239</vt:i4>
      </vt:variant>
      <vt:variant>
        <vt:i4>260</vt:i4>
      </vt:variant>
      <vt:variant>
        <vt:i4>0</vt:i4>
      </vt:variant>
      <vt:variant>
        <vt:i4>5</vt:i4>
      </vt:variant>
      <vt:variant>
        <vt:lpwstr/>
      </vt:variant>
      <vt:variant>
        <vt:lpwstr>_Toc532571735</vt:lpwstr>
      </vt:variant>
      <vt:variant>
        <vt:i4>1245239</vt:i4>
      </vt:variant>
      <vt:variant>
        <vt:i4>254</vt:i4>
      </vt:variant>
      <vt:variant>
        <vt:i4>0</vt:i4>
      </vt:variant>
      <vt:variant>
        <vt:i4>5</vt:i4>
      </vt:variant>
      <vt:variant>
        <vt:lpwstr/>
      </vt:variant>
      <vt:variant>
        <vt:lpwstr>_Toc532571734</vt:lpwstr>
      </vt:variant>
      <vt:variant>
        <vt:i4>1245239</vt:i4>
      </vt:variant>
      <vt:variant>
        <vt:i4>248</vt:i4>
      </vt:variant>
      <vt:variant>
        <vt:i4>0</vt:i4>
      </vt:variant>
      <vt:variant>
        <vt:i4>5</vt:i4>
      </vt:variant>
      <vt:variant>
        <vt:lpwstr/>
      </vt:variant>
      <vt:variant>
        <vt:lpwstr>_Toc532571733</vt:lpwstr>
      </vt:variant>
      <vt:variant>
        <vt:i4>1245239</vt:i4>
      </vt:variant>
      <vt:variant>
        <vt:i4>242</vt:i4>
      </vt:variant>
      <vt:variant>
        <vt:i4>0</vt:i4>
      </vt:variant>
      <vt:variant>
        <vt:i4>5</vt:i4>
      </vt:variant>
      <vt:variant>
        <vt:lpwstr/>
      </vt:variant>
      <vt:variant>
        <vt:lpwstr>_Toc532571732</vt:lpwstr>
      </vt:variant>
      <vt:variant>
        <vt:i4>1245239</vt:i4>
      </vt:variant>
      <vt:variant>
        <vt:i4>236</vt:i4>
      </vt:variant>
      <vt:variant>
        <vt:i4>0</vt:i4>
      </vt:variant>
      <vt:variant>
        <vt:i4>5</vt:i4>
      </vt:variant>
      <vt:variant>
        <vt:lpwstr/>
      </vt:variant>
      <vt:variant>
        <vt:lpwstr>_Toc532571731</vt:lpwstr>
      </vt:variant>
      <vt:variant>
        <vt:i4>1245239</vt:i4>
      </vt:variant>
      <vt:variant>
        <vt:i4>230</vt:i4>
      </vt:variant>
      <vt:variant>
        <vt:i4>0</vt:i4>
      </vt:variant>
      <vt:variant>
        <vt:i4>5</vt:i4>
      </vt:variant>
      <vt:variant>
        <vt:lpwstr/>
      </vt:variant>
      <vt:variant>
        <vt:lpwstr>_Toc532571730</vt:lpwstr>
      </vt:variant>
      <vt:variant>
        <vt:i4>1179703</vt:i4>
      </vt:variant>
      <vt:variant>
        <vt:i4>224</vt:i4>
      </vt:variant>
      <vt:variant>
        <vt:i4>0</vt:i4>
      </vt:variant>
      <vt:variant>
        <vt:i4>5</vt:i4>
      </vt:variant>
      <vt:variant>
        <vt:lpwstr/>
      </vt:variant>
      <vt:variant>
        <vt:lpwstr>_Toc532571729</vt:lpwstr>
      </vt:variant>
      <vt:variant>
        <vt:i4>1179703</vt:i4>
      </vt:variant>
      <vt:variant>
        <vt:i4>218</vt:i4>
      </vt:variant>
      <vt:variant>
        <vt:i4>0</vt:i4>
      </vt:variant>
      <vt:variant>
        <vt:i4>5</vt:i4>
      </vt:variant>
      <vt:variant>
        <vt:lpwstr/>
      </vt:variant>
      <vt:variant>
        <vt:lpwstr>_Toc532571728</vt:lpwstr>
      </vt:variant>
      <vt:variant>
        <vt:i4>1179703</vt:i4>
      </vt:variant>
      <vt:variant>
        <vt:i4>212</vt:i4>
      </vt:variant>
      <vt:variant>
        <vt:i4>0</vt:i4>
      </vt:variant>
      <vt:variant>
        <vt:i4>5</vt:i4>
      </vt:variant>
      <vt:variant>
        <vt:lpwstr/>
      </vt:variant>
      <vt:variant>
        <vt:lpwstr>_Toc532571727</vt:lpwstr>
      </vt:variant>
      <vt:variant>
        <vt:i4>1179703</vt:i4>
      </vt:variant>
      <vt:variant>
        <vt:i4>206</vt:i4>
      </vt:variant>
      <vt:variant>
        <vt:i4>0</vt:i4>
      </vt:variant>
      <vt:variant>
        <vt:i4>5</vt:i4>
      </vt:variant>
      <vt:variant>
        <vt:lpwstr/>
      </vt:variant>
      <vt:variant>
        <vt:lpwstr>_Toc532571726</vt:lpwstr>
      </vt:variant>
      <vt:variant>
        <vt:i4>1179703</vt:i4>
      </vt:variant>
      <vt:variant>
        <vt:i4>200</vt:i4>
      </vt:variant>
      <vt:variant>
        <vt:i4>0</vt:i4>
      </vt:variant>
      <vt:variant>
        <vt:i4>5</vt:i4>
      </vt:variant>
      <vt:variant>
        <vt:lpwstr/>
      </vt:variant>
      <vt:variant>
        <vt:lpwstr>_Toc532571725</vt:lpwstr>
      </vt:variant>
      <vt:variant>
        <vt:i4>1179703</vt:i4>
      </vt:variant>
      <vt:variant>
        <vt:i4>194</vt:i4>
      </vt:variant>
      <vt:variant>
        <vt:i4>0</vt:i4>
      </vt:variant>
      <vt:variant>
        <vt:i4>5</vt:i4>
      </vt:variant>
      <vt:variant>
        <vt:lpwstr/>
      </vt:variant>
      <vt:variant>
        <vt:lpwstr>_Toc532571724</vt:lpwstr>
      </vt:variant>
      <vt:variant>
        <vt:i4>1179703</vt:i4>
      </vt:variant>
      <vt:variant>
        <vt:i4>188</vt:i4>
      </vt:variant>
      <vt:variant>
        <vt:i4>0</vt:i4>
      </vt:variant>
      <vt:variant>
        <vt:i4>5</vt:i4>
      </vt:variant>
      <vt:variant>
        <vt:lpwstr/>
      </vt:variant>
      <vt:variant>
        <vt:lpwstr>_Toc532571723</vt:lpwstr>
      </vt:variant>
      <vt:variant>
        <vt:i4>1179703</vt:i4>
      </vt:variant>
      <vt:variant>
        <vt:i4>182</vt:i4>
      </vt:variant>
      <vt:variant>
        <vt:i4>0</vt:i4>
      </vt:variant>
      <vt:variant>
        <vt:i4>5</vt:i4>
      </vt:variant>
      <vt:variant>
        <vt:lpwstr/>
      </vt:variant>
      <vt:variant>
        <vt:lpwstr>_Toc532571722</vt:lpwstr>
      </vt:variant>
      <vt:variant>
        <vt:i4>1179703</vt:i4>
      </vt:variant>
      <vt:variant>
        <vt:i4>176</vt:i4>
      </vt:variant>
      <vt:variant>
        <vt:i4>0</vt:i4>
      </vt:variant>
      <vt:variant>
        <vt:i4>5</vt:i4>
      </vt:variant>
      <vt:variant>
        <vt:lpwstr/>
      </vt:variant>
      <vt:variant>
        <vt:lpwstr>_Toc532571721</vt:lpwstr>
      </vt:variant>
      <vt:variant>
        <vt:i4>1179703</vt:i4>
      </vt:variant>
      <vt:variant>
        <vt:i4>170</vt:i4>
      </vt:variant>
      <vt:variant>
        <vt:i4>0</vt:i4>
      </vt:variant>
      <vt:variant>
        <vt:i4>5</vt:i4>
      </vt:variant>
      <vt:variant>
        <vt:lpwstr/>
      </vt:variant>
      <vt:variant>
        <vt:lpwstr>_Toc532571720</vt:lpwstr>
      </vt:variant>
      <vt:variant>
        <vt:i4>1114167</vt:i4>
      </vt:variant>
      <vt:variant>
        <vt:i4>164</vt:i4>
      </vt:variant>
      <vt:variant>
        <vt:i4>0</vt:i4>
      </vt:variant>
      <vt:variant>
        <vt:i4>5</vt:i4>
      </vt:variant>
      <vt:variant>
        <vt:lpwstr/>
      </vt:variant>
      <vt:variant>
        <vt:lpwstr>_Toc532571719</vt:lpwstr>
      </vt:variant>
      <vt:variant>
        <vt:i4>1114167</vt:i4>
      </vt:variant>
      <vt:variant>
        <vt:i4>158</vt:i4>
      </vt:variant>
      <vt:variant>
        <vt:i4>0</vt:i4>
      </vt:variant>
      <vt:variant>
        <vt:i4>5</vt:i4>
      </vt:variant>
      <vt:variant>
        <vt:lpwstr/>
      </vt:variant>
      <vt:variant>
        <vt:lpwstr>_Toc532571718</vt:lpwstr>
      </vt:variant>
      <vt:variant>
        <vt:i4>1114167</vt:i4>
      </vt:variant>
      <vt:variant>
        <vt:i4>152</vt:i4>
      </vt:variant>
      <vt:variant>
        <vt:i4>0</vt:i4>
      </vt:variant>
      <vt:variant>
        <vt:i4>5</vt:i4>
      </vt:variant>
      <vt:variant>
        <vt:lpwstr/>
      </vt:variant>
      <vt:variant>
        <vt:lpwstr>_Toc532571717</vt:lpwstr>
      </vt:variant>
      <vt:variant>
        <vt:i4>1114167</vt:i4>
      </vt:variant>
      <vt:variant>
        <vt:i4>146</vt:i4>
      </vt:variant>
      <vt:variant>
        <vt:i4>0</vt:i4>
      </vt:variant>
      <vt:variant>
        <vt:i4>5</vt:i4>
      </vt:variant>
      <vt:variant>
        <vt:lpwstr/>
      </vt:variant>
      <vt:variant>
        <vt:lpwstr>_Toc532571716</vt:lpwstr>
      </vt:variant>
      <vt:variant>
        <vt:i4>1114167</vt:i4>
      </vt:variant>
      <vt:variant>
        <vt:i4>140</vt:i4>
      </vt:variant>
      <vt:variant>
        <vt:i4>0</vt:i4>
      </vt:variant>
      <vt:variant>
        <vt:i4>5</vt:i4>
      </vt:variant>
      <vt:variant>
        <vt:lpwstr/>
      </vt:variant>
      <vt:variant>
        <vt:lpwstr>_Toc532571715</vt:lpwstr>
      </vt:variant>
      <vt:variant>
        <vt:i4>1114167</vt:i4>
      </vt:variant>
      <vt:variant>
        <vt:i4>134</vt:i4>
      </vt:variant>
      <vt:variant>
        <vt:i4>0</vt:i4>
      </vt:variant>
      <vt:variant>
        <vt:i4>5</vt:i4>
      </vt:variant>
      <vt:variant>
        <vt:lpwstr/>
      </vt:variant>
      <vt:variant>
        <vt:lpwstr>_Toc532571714</vt:lpwstr>
      </vt:variant>
      <vt:variant>
        <vt:i4>1114167</vt:i4>
      </vt:variant>
      <vt:variant>
        <vt:i4>128</vt:i4>
      </vt:variant>
      <vt:variant>
        <vt:i4>0</vt:i4>
      </vt:variant>
      <vt:variant>
        <vt:i4>5</vt:i4>
      </vt:variant>
      <vt:variant>
        <vt:lpwstr/>
      </vt:variant>
      <vt:variant>
        <vt:lpwstr>_Toc532571713</vt:lpwstr>
      </vt:variant>
      <vt:variant>
        <vt:i4>1114167</vt:i4>
      </vt:variant>
      <vt:variant>
        <vt:i4>122</vt:i4>
      </vt:variant>
      <vt:variant>
        <vt:i4>0</vt:i4>
      </vt:variant>
      <vt:variant>
        <vt:i4>5</vt:i4>
      </vt:variant>
      <vt:variant>
        <vt:lpwstr/>
      </vt:variant>
      <vt:variant>
        <vt:lpwstr>_Toc532571712</vt:lpwstr>
      </vt:variant>
      <vt:variant>
        <vt:i4>1114167</vt:i4>
      </vt:variant>
      <vt:variant>
        <vt:i4>116</vt:i4>
      </vt:variant>
      <vt:variant>
        <vt:i4>0</vt:i4>
      </vt:variant>
      <vt:variant>
        <vt:i4>5</vt:i4>
      </vt:variant>
      <vt:variant>
        <vt:lpwstr/>
      </vt:variant>
      <vt:variant>
        <vt:lpwstr>_Toc532571711</vt:lpwstr>
      </vt:variant>
      <vt:variant>
        <vt:i4>1114167</vt:i4>
      </vt:variant>
      <vt:variant>
        <vt:i4>110</vt:i4>
      </vt:variant>
      <vt:variant>
        <vt:i4>0</vt:i4>
      </vt:variant>
      <vt:variant>
        <vt:i4>5</vt:i4>
      </vt:variant>
      <vt:variant>
        <vt:lpwstr/>
      </vt:variant>
      <vt:variant>
        <vt:lpwstr>_Toc532571710</vt:lpwstr>
      </vt:variant>
      <vt:variant>
        <vt:i4>1048631</vt:i4>
      </vt:variant>
      <vt:variant>
        <vt:i4>104</vt:i4>
      </vt:variant>
      <vt:variant>
        <vt:i4>0</vt:i4>
      </vt:variant>
      <vt:variant>
        <vt:i4>5</vt:i4>
      </vt:variant>
      <vt:variant>
        <vt:lpwstr/>
      </vt:variant>
      <vt:variant>
        <vt:lpwstr>_Toc532571709</vt:lpwstr>
      </vt:variant>
      <vt:variant>
        <vt:i4>1048631</vt:i4>
      </vt:variant>
      <vt:variant>
        <vt:i4>98</vt:i4>
      </vt:variant>
      <vt:variant>
        <vt:i4>0</vt:i4>
      </vt:variant>
      <vt:variant>
        <vt:i4>5</vt:i4>
      </vt:variant>
      <vt:variant>
        <vt:lpwstr/>
      </vt:variant>
      <vt:variant>
        <vt:lpwstr>_Toc532571708</vt:lpwstr>
      </vt:variant>
      <vt:variant>
        <vt:i4>1048631</vt:i4>
      </vt:variant>
      <vt:variant>
        <vt:i4>92</vt:i4>
      </vt:variant>
      <vt:variant>
        <vt:i4>0</vt:i4>
      </vt:variant>
      <vt:variant>
        <vt:i4>5</vt:i4>
      </vt:variant>
      <vt:variant>
        <vt:lpwstr/>
      </vt:variant>
      <vt:variant>
        <vt:lpwstr>_Toc532571707</vt:lpwstr>
      </vt:variant>
      <vt:variant>
        <vt:i4>1048631</vt:i4>
      </vt:variant>
      <vt:variant>
        <vt:i4>86</vt:i4>
      </vt:variant>
      <vt:variant>
        <vt:i4>0</vt:i4>
      </vt:variant>
      <vt:variant>
        <vt:i4>5</vt:i4>
      </vt:variant>
      <vt:variant>
        <vt:lpwstr/>
      </vt:variant>
      <vt:variant>
        <vt:lpwstr>_Toc532571706</vt:lpwstr>
      </vt:variant>
      <vt:variant>
        <vt:i4>1048631</vt:i4>
      </vt:variant>
      <vt:variant>
        <vt:i4>80</vt:i4>
      </vt:variant>
      <vt:variant>
        <vt:i4>0</vt:i4>
      </vt:variant>
      <vt:variant>
        <vt:i4>5</vt:i4>
      </vt:variant>
      <vt:variant>
        <vt:lpwstr/>
      </vt:variant>
      <vt:variant>
        <vt:lpwstr>_Toc532571705</vt:lpwstr>
      </vt:variant>
      <vt:variant>
        <vt:i4>1048631</vt:i4>
      </vt:variant>
      <vt:variant>
        <vt:i4>74</vt:i4>
      </vt:variant>
      <vt:variant>
        <vt:i4>0</vt:i4>
      </vt:variant>
      <vt:variant>
        <vt:i4>5</vt:i4>
      </vt:variant>
      <vt:variant>
        <vt:lpwstr/>
      </vt:variant>
      <vt:variant>
        <vt:lpwstr>_Toc532571704</vt:lpwstr>
      </vt:variant>
      <vt:variant>
        <vt:i4>1048631</vt:i4>
      </vt:variant>
      <vt:variant>
        <vt:i4>68</vt:i4>
      </vt:variant>
      <vt:variant>
        <vt:i4>0</vt:i4>
      </vt:variant>
      <vt:variant>
        <vt:i4>5</vt:i4>
      </vt:variant>
      <vt:variant>
        <vt:lpwstr/>
      </vt:variant>
      <vt:variant>
        <vt:lpwstr>_Toc532571703</vt:lpwstr>
      </vt:variant>
      <vt:variant>
        <vt:i4>1048631</vt:i4>
      </vt:variant>
      <vt:variant>
        <vt:i4>62</vt:i4>
      </vt:variant>
      <vt:variant>
        <vt:i4>0</vt:i4>
      </vt:variant>
      <vt:variant>
        <vt:i4>5</vt:i4>
      </vt:variant>
      <vt:variant>
        <vt:lpwstr/>
      </vt:variant>
      <vt:variant>
        <vt:lpwstr>_Toc532571702</vt:lpwstr>
      </vt:variant>
      <vt:variant>
        <vt:i4>1048631</vt:i4>
      </vt:variant>
      <vt:variant>
        <vt:i4>56</vt:i4>
      </vt:variant>
      <vt:variant>
        <vt:i4>0</vt:i4>
      </vt:variant>
      <vt:variant>
        <vt:i4>5</vt:i4>
      </vt:variant>
      <vt:variant>
        <vt:lpwstr/>
      </vt:variant>
      <vt:variant>
        <vt:lpwstr>_Toc532571701</vt:lpwstr>
      </vt:variant>
      <vt:variant>
        <vt:i4>1048631</vt:i4>
      </vt:variant>
      <vt:variant>
        <vt:i4>50</vt:i4>
      </vt:variant>
      <vt:variant>
        <vt:i4>0</vt:i4>
      </vt:variant>
      <vt:variant>
        <vt:i4>5</vt:i4>
      </vt:variant>
      <vt:variant>
        <vt:lpwstr/>
      </vt:variant>
      <vt:variant>
        <vt:lpwstr>_Toc532571700</vt:lpwstr>
      </vt:variant>
      <vt:variant>
        <vt:i4>1638454</vt:i4>
      </vt:variant>
      <vt:variant>
        <vt:i4>44</vt:i4>
      </vt:variant>
      <vt:variant>
        <vt:i4>0</vt:i4>
      </vt:variant>
      <vt:variant>
        <vt:i4>5</vt:i4>
      </vt:variant>
      <vt:variant>
        <vt:lpwstr/>
      </vt:variant>
      <vt:variant>
        <vt:lpwstr>_Toc532571699</vt:lpwstr>
      </vt:variant>
      <vt:variant>
        <vt:i4>1638454</vt:i4>
      </vt:variant>
      <vt:variant>
        <vt:i4>38</vt:i4>
      </vt:variant>
      <vt:variant>
        <vt:i4>0</vt:i4>
      </vt:variant>
      <vt:variant>
        <vt:i4>5</vt:i4>
      </vt:variant>
      <vt:variant>
        <vt:lpwstr/>
      </vt:variant>
      <vt:variant>
        <vt:lpwstr>_Toc532571698</vt:lpwstr>
      </vt:variant>
      <vt:variant>
        <vt:i4>1638454</vt:i4>
      </vt:variant>
      <vt:variant>
        <vt:i4>32</vt:i4>
      </vt:variant>
      <vt:variant>
        <vt:i4>0</vt:i4>
      </vt:variant>
      <vt:variant>
        <vt:i4>5</vt:i4>
      </vt:variant>
      <vt:variant>
        <vt:lpwstr/>
      </vt:variant>
      <vt:variant>
        <vt:lpwstr>_Toc532571697</vt:lpwstr>
      </vt:variant>
      <vt:variant>
        <vt:i4>1638454</vt:i4>
      </vt:variant>
      <vt:variant>
        <vt:i4>26</vt:i4>
      </vt:variant>
      <vt:variant>
        <vt:i4>0</vt:i4>
      </vt:variant>
      <vt:variant>
        <vt:i4>5</vt:i4>
      </vt:variant>
      <vt:variant>
        <vt:lpwstr/>
      </vt:variant>
      <vt:variant>
        <vt:lpwstr>_Toc532571696</vt:lpwstr>
      </vt:variant>
      <vt:variant>
        <vt:i4>1638454</vt:i4>
      </vt:variant>
      <vt:variant>
        <vt:i4>20</vt:i4>
      </vt:variant>
      <vt:variant>
        <vt:i4>0</vt:i4>
      </vt:variant>
      <vt:variant>
        <vt:i4>5</vt:i4>
      </vt:variant>
      <vt:variant>
        <vt:lpwstr/>
      </vt:variant>
      <vt:variant>
        <vt:lpwstr>_Toc532571695</vt:lpwstr>
      </vt:variant>
      <vt:variant>
        <vt:i4>1638454</vt:i4>
      </vt:variant>
      <vt:variant>
        <vt:i4>14</vt:i4>
      </vt:variant>
      <vt:variant>
        <vt:i4>0</vt:i4>
      </vt:variant>
      <vt:variant>
        <vt:i4>5</vt:i4>
      </vt:variant>
      <vt:variant>
        <vt:lpwstr/>
      </vt:variant>
      <vt:variant>
        <vt:lpwstr>_Toc532571694</vt:lpwstr>
      </vt:variant>
      <vt:variant>
        <vt:i4>1638454</vt:i4>
      </vt:variant>
      <vt:variant>
        <vt:i4>8</vt:i4>
      </vt:variant>
      <vt:variant>
        <vt:i4>0</vt:i4>
      </vt:variant>
      <vt:variant>
        <vt:i4>5</vt:i4>
      </vt:variant>
      <vt:variant>
        <vt:lpwstr/>
      </vt:variant>
      <vt:variant>
        <vt:lpwstr>_Toc532571693</vt:lpwstr>
      </vt:variant>
      <vt:variant>
        <vt:i4>1638454</vt:i4>
      </vt:variant>
      <vt:variant>
        <vt:i4>2</vt:i4>
      </vt:variant>
      <vt:variant>
        <vt:i4>0</vt:i4>
      </vt:variant>
      <vt:variant>
        <vt:i4>5</vt:i4>
      </vt:variant>
      <vt:variant>
        <vt:lpwstr/>
      </vt:variant>
      <vt:variant>
        <vt:lpwstr>_Toc532571692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user2</cp:lastModifiedBy>
  <cp:revision>11</cp:revision>
  <cp:lastPrinted>2014-03-14T05:41:00Z</cp:lastPrinted>
  <dcterms:created xsi:type="dcterms:W3CDTF">2019-01-15T02:08:00Z</dcterms:created>
  <dcterms:modified xsi:type="dcterms:W3CDTF">2019-01-15T03:13:00Z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(3)byXWfpWmGY1e2CuoXBKCHAjgEW7LEU4Z871IR6dUnQ/DbWiP0i5WhC4pIIqgkmNNQeiblhf0
0vb9/5rmHKVgkeSFz32pGO5QAQOwvOoaA174luSHauiat8AjAIz70m2jXVKFSC143JAV4/Mn
xMVUQiF/8WAuyfe7fyDCUtjcrnzOzmEsmrbY3q3X7tJlBYs9ySEnC4FCYEQnJqi0UlpQAzlZ
KZGlXwt+AD1YpiBjON</vt:lpwstr>
  </property>
  <property fmtid="{D5CDD505-2E9C-101B-9397-08002B2CF9AE}" pid="9" name="_2015_ms_pID_725343_00">
    <vt:lpwstr>_2015_ms_pID_725343</vt:lpwstr>
  </property>
  <property fmtid="{D5CDD505-2E9C-101B-9397-08002B2CF9AE}" pid="10" name="_2015_ms_pID_7253431">
    <vt:lpwstr>syfyYqe2TSE1CCwaXu1co+imnajK3qDxJsTAZPcWMKIGMQpXYKwwq5
gfj1FIHRkHAhRN64nfH7IslCmN2Sb6t7kTRhVDKewwNapOO5J8LzlqQ68+VkzfJVbZpowa7m
v9pDjOTJjx8mzyYhPUtYTS1UGeSkVZi0WHvoouGftc5iNwG2/Hk9/oiLcz4eo7n6knapDspb
nxMvizMzbcVDi2INxtJ/kGDfxQ6bDKaEvdmk</vt:lpwstr>
  </property>
  <property fmtid="{D5CDD505-2E9C-101B-9397-08002B2CF9AE}" pid="11" name="_2015_ms_pID_7253431_00">
    <vt:lpwstr>_2015_ms_pID_7253431</vt:lpwstr>
  </property>
  <property fmtid="{D5CDD505-2E9C-101B-9397-08002B2CF9AE}" pid="12" name="_2015_ms_pID_7253432">
    <vt:lpwstr>w76OWAZaZ/G6Yzx3yXU3ttOBD3CTCO1mc6tw
9kMxs3fTbXv4HwfiGtq7s+9DLIWpTJsmSMV/q0TUbeZTqqKxOio=</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1547518856</vt:lpwstr>
  </property>
</Properties>
</file>